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410" w:rsidRDefault="0089441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65pt;margin-top:-71.55pt;width:225pt;height:564pt;z-index:251656704" strokecolor="#00b050" strokeweight="6pt">
            <v:shadow on="t" opacity=".5" offset="-6pt,-6pt"/>
            <v:textbox>
              <w:txbxContent>
                <w:p w:rsidR="00894410" w:rsidRDefault="00894410"/>
                <w:p w:rsidR="00894410" w:rsidRPr="002D0CDA" w:rsidRDefault="00894410" w:rsidP="002D0CDA">
                  <w:pPr>
                    <w:spacing w:line="240" w:lineRule="atLeast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</w:pPr>
                  <w:r w:rsidRPr="0069020C"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  <w:t xml:space="preserve">Опасные молодёжные </w:t>
                  </w:r>
                </w:p>
                <w:p w:rsidR="00894410" w:rsidRPr="002D0CDA" w:rsidRDefault="00894410" w:rsidP="002D0CDA">
                  <w:pPr>
                    <w:spacing w:line="240" w:lineRule="atLeast"/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</w:pPr>
                  <w:r w:rsidRPr="0069020C"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  <w:t>течения</w:t>
                  </w:r>
                </w:p>
                <w:p w:rsidR="00894410" w:rsidRPr="002D0CDA" w:rsidRDefault="00894410" w:rsidP="002D0CDA">
                  <w:pPr>
                    <w:spacing w:line="240" w:lineRule="atLeast"/>
                    <w:jc w:val="both"/>
                    <w:rPr>
                      <w:b/>
                      <w:bCs/>
                      <w:color w:val="0070C0"/>
                      <w:sz w:val="28"/>
                      <w:szCs w:val="28"/>
                    </w:rPr>
                  </w:pPr>
                </w:p>
                <w:p w:rsidR="00894410" w:rsidRPr="002D0CDA" w:rsidRDefault="00894410" w:rsidP="002D0CDA">
                  <w:pPr>
                    <w:jc w:val="both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2D0CDA">
                    <w:rPr>
                      <w:color w:val="0070C0"/>
                      <w:sz w:val="28"/>
                      <w:szCs w:val="28"/>
                    </w:rPr>
                    <w:t xml:space="preserve">   </w:t>
                  </w: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 xml:space="preserve">Подросший ребёнок будет обращаться в сфере его возрастной группы, которая часто так и называется – сложный возраст. Сайты всевозможных </w:t>
                  </w:r>
                  <w:hyperlink r:id="rId6" w:tooltip="Статья «Кто такие фанаты?»" w:history="1">
                    <w:r w:rsidRPr="002D0CDA">
                      <w:rPr>
                        <w:b/>
                        <w:color w:val="0070C0"/>
                        <w:sz w:val="28"/>
                        <w:szCs w:val="28"/>
                        <w:u w:val="single"/>
                      </w:rPr>
                      <w:t>фанатов</w:t>
                    </w:r>
                  </w:hyperlink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>, социальные сети, объединяющие людей в разного рода депрессивные течения, толкающие к суициду – всё это нужно заблокировать для ребёнка.</w:t>
                  </w:r>
                </w:p>
                <w:p w:rsidR="00894410" w:rsidRPr="002D0CDA" w:rsidRDefault="00894410" w:rsidP="002D0CDA">
                  <w:pPr>
                    <w:jc w:val="center"/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</w:pPr>
                  <w:r w:rsidRPr="0069020C">
                    <w:rPr>
                      <w:b/>
                      <w:bCs/>
                      <w:color w:val="0070C0"/>
                      <w:sz w:val="28"/>
                      <w:szCs w:val="28"/>
                      <w:u w:val="single"/>
                    </w:rPr>
                    <w:t>Секты</w:t>
                  </w:r>
                </w:p>
                <w:p w:rsidR="00894410" w:rsidRPr="002D0CDA" w:rsidRDefault="00894410" w:rsidP="002D0CDA">
                  <w:pPr>
                    <w:jc w:val="both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br/>
                  </w:r>
                  <w:r w:rsidRPr="002D0CDA">
                    <w:rPr>
                      <w:b/>
                      <w:color w:val="0070C0"/>
                      <w:sz w:val="28"/>
                      <w:szCs w:val="28"/>
                    </w:rPr>
                    <w:t xml:space="preserve">     </w:t>
                  </w: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 xml:space="preserve">Следите за тем, с кем и на каких сайтах общается ребёнок в Сети. Проверяйте сообщества, форумы, чаты и сразу блокируйте подозрительные из них. </w:t>
                  </w:r>
                  <w:hyperlink r:id="rId7" w:tooltip="Статья «Как сектанты заманивают людей в свои сети?»" w:history="1">
                    <w:r w:rsidRPr="002D0CDA">
                      <w:rPr>
                        <w:b/>
                        <w:color w:val="0070C0"/>
                        <w:sz w:val="28"/>
                        <w:szCs w:val="28"/>
                        <w:u w:val="single"/>
                      </w:rPr>
                      <w:t>Сектанты</w:t>
                    </w:r>
                  </w:hyperlink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>-вербовщики всегда принимают облик друзей и обещают что-то хорошее – разберитесь в вопросе сами, насколько это возможно. И</w:t>
                  </w:r>
                  <w:r w:rsidRPr="002D0CDA">
                    <w:rPr>
                      <w:b/>
                      <w:bCs/>
                      <w:color w:val="0070C0"/>
                      <w:sz w:val="28"/>
                      <w:szCs w:val="28"/>
                    </w:rPr>
                    <w:t xml:space="preserve"> </w:t>
                  </w:r>
                  <w:r w:rsidRPr="0069020C">
                    <w:rPr>
                      <w:b/>
                      <w:color w:val="0070C0"/>
                      <w:sz w:val="28"/>
                      <w:szCs w:val="28"/>
                    </w:rPr>
                    <w:t>помните, всякое дерево познаётся по плодам. Не позволяйте встречаться с незнакомыми виртуальными собеседниками.</w:t>
                  </w:r>
                </w:p>
                <w:p w:rsidR="00894410" w:rsidRPr="002D0CDA" w:rsidRDefault="00894410">
                  <w:pPr>
                    <w:rPr>
                      <w:b/>
                      <w:color w:val="0070C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589.15pt;margin-top:-71.55pt;width:231pt;height:564pt;z-index:251658752" strokecolor="#00b050" strokeweight="6pt">
            <v:shadow on="t" opacity=".5" offset="6pt,-6pt"/>
            <v:textbox style="mso-next-textbox:#_x0000_s1027">
              <w:txbxContent>
                <w:p w:rsidR="00894410" w:rsidRDefault="00894410"/>
                <w:p w:rsidR="00894410" w:rsidRDefault="00894410"/>
                <w:p w:rsidR="00894410" w:rsidRPr="008E3F8A" w:rsidRDefault="00894410" w:rsidP="008E3F8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8E3F8A">
                    <w:rPr>
                      <w:b/>
                      <w:color w:val="0070C0"/>
                      <w:sz w:val="28"/>
                      <w:szCs w:val="28"/>
                    </w:rPr>
                    <w:t xml:space="preserve">Комиссия по делам несовершеннолетних и защите </w:t>
                  </w:r>
                </w:p>
                <w:p w:rsidR="00894410" w:rsidRPr="008E3F8A" w:rsidRDefault="00894410" w:rsidP="008E3F8A">
                  <w:pPr>
                    <w:jc w:val="center"/>
                    <w:rPr>
                      <w:b/>
                      <w:color w:val="0070C0"/>
                      <w:sz w:val="28"/>
                      <w:szCs w:val="28"/>
                    </w:rPr>
                  </w:pPr>
                  <w:r w:rsidRPr="008E3F8A">
                    <w:rPr>
                      <w:b/>
                      <w:color w:val="0070C0"/>
                      <w:sz w:val="28"/>
                      <w:szCs w:val="28"/>
                    </w:rPr>
                    <w:t>их прав администрации Корочанского района</w:t>
                  </w:r>
                </w:p>
                <w:p w:rsidR="00894410" w:rsidRDefault="00894410"/>
                <w:p w:rsidR="00894410" w:rsidRPr="008E3F8A" w:rsidRDefault="00894410">
                  <w:pPr>
                    <w:rPr>
                      <w:color w:val="0070C0"/>
                    </w:rPr>
                  </w:pPr>
                </w:p>
                <w:p w:rsidR="00894410" w:rsidRDefault="00894410"/>
                <w:p w:rsidR="00894410" w:rsidRDefault="00894410">
                  <w:r w:rsidRPr="00A60EB4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2" o:spid="_x0000_i1027" type="#_x0000_t75" style="width:209.25pt;height:209.25pt;visibility:visible">
                        <v:imagedata r:id="rId8" o:title=""/>
                      </v:shape>
                    </w:pict>
                  </w:r>
                  <w:r w:rsidRPr="00A60EB4">
                    <w:rPr>
                      <w:noProof/>
                    </w:rPr>
                    <w:pict>
                      <v:shape id="Рисунок 5" o:spid="_x0000_i1028" type="#_x0000_t75" style="width:210pt;height:160.5pt;visibility:visible">
                        <v:imagedata r:id="rId9" o:title=""/>
                      </v:shape>
                    </w:pict>
                  </w:r>
                </w:p>
                <w:p w:rsidR="00894410" w:rsidRPr="00105771" w:rsidRDefault="00894410" w:rsidP="007E5D30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105771">
                    <w:rPr>
                      <w:b/>
                      <w:color w:val="0070C0"/>
                      <w:sz w:val="24"/>
                      <w:szCs w:val="24"/>
                    </w:rPr>
                    <w:t>г.Короча</w:t>
                  </w:r>
                </w:p>
                <w:p w:rsidR="00894410" w:rsidRPr="00105771" w:rsidRDefault="00894410" w:rsidP="007E5D30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>
                    <w:rPr>
                      <w:b/>
                      <w:color w:val="0070C0"/>
                      <w:sz w:val="24"/>
                      <w:szCs w:val="24"/>
                    </w:rPr>
                    <w:t>2018 г</w:t>
                  </w:r>
                </w:p>
                <w:p w:rsidR="00894410" w:rsidRPr="00105771" w:rsidRDefault="00894410" w:rsidP="007E5D30">
                  <w:pPr>
                    <w:jc w:val="center"/>
                    <w:rPr>
                      <w:b/>
                      <w:color w:val="0070C0"/>
                      <w:sz w:val="24"/>
                      <w:szCs w:val="24"/>
                    </w:rPr>
                  </w:pPr>
                  <w:r w:rsidRPr="00105771">
                    <w:rPr>
                      <w:b/>
                      <w:color w:val="0070C0"/>
                      <w:sz w:val="24"/>
                      <w:szCs w:val="24"/>
                    </w:rPr>
                    <w:t>Тел.847(231)5-69-85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298.15pt;margin-top:-71.55pt;width:247.5pt;height:564pt;z-index:251657728" strokecolor="#00b050" strokeweight="6pt">
            <v:shadow on="t" color="#090" opacity=".5" offset="-6pt,-6pt"/>
            <v:textbox>
              <w:txbxContent>
                <w:p w:rsidR="00894410" w:rsidRDefault="00894410"/>
                <w:p w:rsidR="00894410" w:rsidRDefault="00894410"/>
                <w:p w:rsidR="00894410" w:rsidRDefault="00894410"/>
                <w:p w:rsidR="00894410" w:rsidRPr="004F5562" w:rsidRDefault="00894410" w:rsidP="004F5562">
                  <w:pPr>
                    <w:jc w:val="center"/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4F5562">
                    <w:rPr>
                      <w:b/>
                      <w:color w:val="0070C0"/>
                      <w:sz w:val="32"/>
                      <w:szCs w:val="32"/>
                    </w:rPr>
                    <w:t>Внимательно относитесь к действиям ваших детей в «мировой паутине»: Не отправляйте детей в «свободное плавание» по Интернету. Старайтесь активно участвовать в общении ребенка с Интернетом, особенно</w:t>
                  </w:r>
                </w:p>
                <w:p w:rsidR="00894410" w:rsidRPr="004F5562" w:rsidRDefault="00894410" w:rsidP="004F5562">
                  <w:pPr>
                    <w:jc w:val="center"/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4F5562">
                    <w:rPr>
                      <w:b/>
                      <w:color w:val="0070C0"/>
                      <w:sz w:val="32"/>
                      <w:szCs w:val="32"/>
                    </w:rPr>
                    <w:t xml:space="preserve"> на этапе освоения. </w:t>
                  </w:r>
                </w:p>
                <w:p w:rsidR="00894410" w:rsidRPr="004F5562" w:rsidRDefault="00894410" w:rsidP="004F5562">
                  <w:pPr>
                    <w:jc w:val="center"/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4F5562">
                    <w:rPr>
                      <w:b/>
                      <w:color w:val="0070C0"/>
                      <w:sz w:val="32"/>
                      <w:szCs w:val="32"/>
                    </w:rPr>
                    <w:t>Беседуйте с ребенком</w:t>
                  </w:r>
                </w:p>
                <w:p w:rsidR="00894410" w:rsidRPr="004F5562" w:rsidRDefault="00894410" w:rsidP="004F5562">
                  <w:pPr>
                    <w:jc w:val="center"/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4F5562">
                    <w:rPr>
                      <w:b/>
                      <w:color w:val="0070C0"/>
                      <w:sz w:val="32"/>
                      <w:szCs w:val="32"/>
                    </w:rPr>
                    <w:t xml:space="preserve"> о том, что нового для себя </w:t>
                  </w:r>
                </w:p>
                <w:p w:rsidR="00894410" w:rsidRPr="004F5562" w:rsidRDefault="00894410" w:rsidP="004F5562">
                  <w:pPr>
                    <w:jc w:val="center"/>
                    <w:rPr>
                      <w:b/>
                      <w:color w:val="0070C0"/>
                      <w:sz w:val="32"/>
                      <w:szCs w:val="32"/>
                    </w:rPr>
                  </w:pPr>
                  <w:r w:rsidRPr="004F5562">
                    <w:rPr>
                      <w:b/>
                      <w:color w:val="0070C0"/>
                      <w:sz w:val="32"/>
                      <w:szCs w:val="32"/>
                    </w:rPr>
                    <w:t>он узнает с помощью Интернета и как вовремя предупредить угрозы.</w:t>
                  </w:r>
                  <w:r w:rsidRPr="004F5562">
                    <w:rPr>
                      <w:b/>
                      <w:color w:val="0070C0"/>
                      <w:sz w:val="32"/>
                      <w:szCs w:val="32"/>
                    </w:rPr>
                    <w:br/>
                  </w:r>
                </w:p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>
                  <w:r w:rsidRPr="00A60EB4">
                    <w:rPr>
                      <w:noProof/>
                    </w:rPr>
                    <w:pict>
                      <v:shape id="Рисунок 6" o:spid="_x0000_i1030" type="#_x0000_t75" style="width:222.75pt;height:142.5pt;visibility:visible">
                        <v:imagedata r:id="rId10" o:title=""/>
                      </v:shape>
                    </w:pict>
                  </w:r>
                </w:p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  <w:p w:rsidR="00894410" w:rsidRDefault="00894410"/>
              </w:txbxContent>
            </v:textbox>
          </v:shape>
        </w:pict>
      </w:r>
    </w:p>
    <w:sectPr w:rsidR="00894410" w:rsidSect="008E3F8A">
      <w:footerReference w:type="default" r:id="rId11"/>
      <w:pgSz w:w="16838" w:h="11906" w:orient="landscape"/>
      <w:pgMar w:top="1701" w:right="111" w:bottom="850" w:left="142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410" w:rsidRDefault="00894410" w:rsidP="008E3F8A">
      <w:r>
        <w:separator/>
      </w:r>
    </w:p>
  </w:endnote>
  <w:endnote w:type="continuationSeparator" w:id="0">
    <w:p w:rsidR="00894410" w:rsidRDefault="00894410" w:rsidP="008E3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410" w:rsidRDefault="00894410">
    <w:pPr>
      <w:pStyle w:val="Footer"/>
    </w:pPr>
  </w:p>
  <w:p w:rsidR="00894410" w:rsidRDefault="00894410">
    <w:pPr>
      <w:pStyle w:val="Footer"/>
    </w:pPr>
  </w:p>
  <w:p w:rsidR="00894410" w:rsidRDefault="00894410">
    <w:pPr>
      <w:pStyle w:val="Footer"/>
    </w:pPr>
  </w:p>
  <w:p w:rsidR="00894410" w:rsidRDefault="00894410">
    <w:pPr>
      <w:pStyle w:val="Footer"/>
    </w:pPr>
  </w:p>
  <w:p w:rsidR="00894410" w:rsidRDefault="008944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410" w:rsidRDefault="00894410" w:rsidP="008E3F8A">
      <w:r>
        <w:separator/>
      </w:r>
    </w:p>
  </w:footnote>
  <w:footnote w:type="continuationSeparator" w:id="0">
    <w:p w:rsidR="00894410" w:rsidRDefault="00894410" w:rsidP="008E3F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F8A"/>
    <w:rsid w:val="000003F8"/>
    <w:rsid w:val="000007DC"/>
    <w:rsid w:val="00001229"/>
    <w:rsid w:val="00001376"/>
    <w:rsid w:val="0000196D"/>
    <w:rsid w:val="00001FF5"/>
    <w:rsid w:val="000024D0"/>
    <w:rsid w:val="00002CBB"/>
    <w:rsid w:val="0000397F"/>
    <w:rsid w:val="00003B16"/>
    <w:rsid w:val="00006E1D"/>
    <w:rsid w:val="00006FE4"/>
    <w:rsid w:val="000070CA"/>
    <w:rsid w:val="00007CB0"/>
    <w:rsid w:val="00007DC1"/>
    <w:rsid w:val="000114C4"/>
    <w:rsid w:val="000114D7"/>
    <w:rsid w:val="00011943"/>
    <w:rsid w:val="00011D5A"/>
    <w:rsid w:val="00012025"/>
    <w:rsid w:val="00012366"/>
    <w:rsid w:val="00012A81"/>
    <w:rsid w:val="0001456A"/>
    <w:rsid w:val="00014611"/>
    <w:rsid w:val="0001481D"/>
    <w:rsid w:val="000150AF"/>
    <w:rsid w:val="00015777"/>
    <w:rsid w:val="0001578D"/>
    <w:rsid w:val="00015F68"/>
    <w:rsid w:val="00016B76"/>
    <w:rsid w:val="00016CF0"/>
    <w:rsid w:val="000173F9"/>
    <w:rsid w:val="00017414"/>
    <w:rsid w:val="0001772C"/>
    <w:rsid w:val="00017B12"/>
    <w:rsid w:val="00021B1F"/>
    <w:rsid w:val="00021D9F"/>
    <w:rsid w:val="00022260"/>
    <w:rsid w:val="00022C70"/>
    <w:rsid w:val="00022ECA"/>
    <w:rsid w:val="00023227"/>
    <w:rsid w:val="00024B2A"/>
    <w:rsid w:val="000255A6"/>
    <w:rsid w:val="0002624D"/>
    <w:rsid w:val="00026395"/>
    <w:rsid w:val="00027B39"/>
    <w:rsid w:val="00027C5F"/>
    <w:rsid w:val="00027DD4"/>
    <w:rsid w:val="00030649"/>
    <w:rsid w:val="00030A9C"/>
    <w:rsid w:val="0003108D"/>
    <w:rsid w:val="00031210"/>
    <w:rsid w:val="00031A0F"/>
    <w:rsid w:val="00031FD3"/>
    <w:rsid w:val="000334F4"/>
    <w:rsid w:val="00034545"/>
    <w:rsid w:val="000363EE"/>
    <w:rsid w:val="00036715"/>
    <w:rsid w:val="00036AEA"/>
    <w:rsid w:val="00036AFF"/>
    <w:rsid w:val="00036EC1"/>
    <w:rsid w:val="00040132"/>
    <w:rsid w:val="00040992"/>
    <w:rsid w:val="00040B3A"/>
    <w:rsid w:val="000417F9"/>
    <w:rsid w:val="00041E30"/>
    <w:rsid w:val="000423FA"/>
    <w:rsid w:val="000431AC"/>
    <w:rsid w:val="00043422"/>
    <w:rsid w:val="00043961"/>
    <w:rsid w:val="00043BC4"/>
    <w:rsid w:val="00043BDC"/>
    <w:rsid w:val="00044136"/>
    <w:rsid w:val="00044288"/>
    <w:rsid w:val="00044C60"/>
    <w:rsid w:val="000458A6"/>
    <w:rsid w:val="00045F5C"/>
    <w:rsid w:val="0004615E"/>
    <w:rsid w:val="0004620D"/>
    <w:rsid w:val="000465EE"/>
    <w:rsid w:val="00046963"/>
    <w:rsid w:val="000471F6"/>
    <w:rsid w:val="000476D0"/>
    <w:rsid w:val="00047703"/>
    <w:rsid w:val="00047A31"/>
    <w:rsid w:val="00050A3E"/>
    <w:rsid w:val="00051128"/>
    <w:rsid w:val="00051177"/>
    <w:rsid w:val="00051688"/>
    <w:rsid w:val="00051DAC"/>
    <w:rsid w:val="0005238B"/>
    <w:rsid w:val="0005248C"/>
    <w:rsid w:val="0005281B"/>
    <w:rsid w:val="000529A4"/>
    <w:rsid w:val="00052E62"/>
    <w:rsid w:val="0005321C"/>
    <w:rsid w:val="0005362E"/>
    <w:rsid w:val="0005376D"/>
    <w:rsid w:val="0005451D"/>
    <w:rsid w:val="00054EAD"/>
    <w:rsid w:val="00055552"/>
    <w:rsid w:val="00055769"/>
    <w:rsid w:val="000558A4"/>
    <w:rsid w:val="0005727F"/>
    <w:rsid w:val="000574BA"/>
    <w:rsid w:val="00057817"/>
    <w:rsid w:val="00057AF9"/>
    <w:rsid w:val="0006065D"/>
    <w:rsid w:val="00060B8F"/>
    <w:rsid w:val="00060E1E"/>
    <w:rsid w:val="00061664"/>
    <w:rsid w:val="00061868"/>
    <w:rsid w:val="0006211F"/>
    <w:rsid w:val="00063579"/>
    <w:rsid w:val="00064695"/>
    <w:rsid w:val="00064A70"/>
    <w:rsid w:val="00064DE7"/>
    <w:rsid w:val="00065189"/>
    <w:rsid w:val="000670D5"/>
    <w:rsid w:val="000679C7"/>
    <w:rsid w:val="00067B18"/>
    <w:rsid w:val="000703CA"/>
    <w:rsid w:val="00070733"/>
    <w:rsid w:val="000708F2"/>
    <w:rsid w:val="00071734"/>
    <w:rsid w:val="00071F37"/>
    <w:rsid w:val="0007207D"/>
    <w:rsid w:val="00072844"/>
    <w:rsid w:val="00072A68"/>
    <w:rsid w:val="00072D05"/>
    <w:rsid w:val="00072E6B"/>
    <w:rsid w:val="0007321D"/>
    <w:rsid w:val="00073669"/>
    <w:rsid w:val="00073ADA"/>
    <w:rsid w:val="000747F0"/>
    <w:rsid w:val="000748EF"/>
    <w:rsid w:val="00075455"/>
    <w:rsid w:val="00075C91"/>
    <w:rsid w:val="0007655C"/>
    <w:rsid w:val="00076FA8"/>
    <w:rsid w:val="0007729B"/>
    <w:rsid w:val="00077F0C"/>
    <w:rsid w:val="000803D9"/>
    <w:rsid w:val="00080ECB"/>
    <w:rsid w:val="00080F2B"/>
    <w:rsid w:val="00081A95"/>
    <w:rsid w:val="000821AF"/>
    <w:rsid w:val="0008338A"/>
    <w:rsid w:val="000842E4"/>
    <w:rsid w:val="000844E8"/>
    <w:rsid w:val="000847C0"/>
    <w:rsid w:val="00084CC7"/>
    <w:rsid w:val="00085868"/>
    <w:rsid w:val="00085E88"/>
    <w:rsid w:val="00085ECD"/>
    <w:rsid w:val="000863FB"/>
    <w:rsid w:val="000866E7"/>
    <w:rsid w:val="00086B07"/>
    <w:rsid w:val="00087122"/>
    <w:rsid w:val="000874A7"/>
    <w:rsid w:val="00087CAB"/>
    <w:rsid w:val="000904AA"/>
    <w:rsid w:val="00090BE2"/>
    <w:rsid w:val="00091FE3"/>
    <w:rsid w:val="00092287"/>
    <w:rsid w:val="0009459C"/>
    <w:rsid w:val="000946B8"/>
    <w:rsid w:val="00094AC3"/>
    <w:rsid w:val="00095144"/>
    <w:rsid w:val="000954D5"/>
    <w:rsid w:val="00096C17"/>
    <w:rsid w:val="00097188"/>
    <w:rsid w:val="000979CF"/>
    <w:rsid w:val="000A0953"/>
    <w:rsid w:val="000A0A33"/>
    <w:rsid w:val="000A16A3"/>
    <w:rsid w:val="000A27AB"/>
    <w:rsid w:val="000A2D23"/>
    <w:rsid w:val="000A2EAB"/>
    <w:rsid w:val="000A2EDF"/>
    <w:rsid w:val="000A2F46"/>
    <w:rsid w:val="000A2F50"/>
    <w:rsid w:val="000A4249"/>
    <w:rsid w:val="000A489B"/>
    <w:rsid w:val="000A5A2D"/>
    <w:rsid w:val="000A5CD3"/>
    <w:rsid w:val="000A6C4B"/>
    <w:rsid w:val="000A7422"/>
    <w:rsid w:val="000B01AB"/>
    <w:rsid w:val="000B0649"/>
    <w:rsid w:val="000B104D"/>
    <w:rsid w:val="000B183D"/>
    <w:rsid w:val="000B1C7D"/>
    <w:rsid w:val="000B236C"/>
    <w:rsid w:val="000B2482"/>
    <w:rsid w:val="000B2849"/>
    <w:rsid w:val="000B333A"/>
    <w:rsid w:val="000B34FF"/>
    <w:rsid w:val="000B3D9C"/>
    <w:rsid w:val="000B46F5"/>
    <w:rsid w:val="000B48BC"/>
    <w:rsid w:val="000B5328"/>
    <w:rsid w:val="000B5E1C"/>
    <w:rsid w:val="000B6115"/>
    <w:rsid w:val="000B615A"/>
    <w:rsid w:val="000B6B93"/>
    <w:rsid w:val="000C1FA4"/>
    <w:rsid w:val="000C30C8"/>
    <w:rsid w:val="000C3369"/>
    <w:rsid w:val="000C53C3"/>
    <w:rsid w:val="000C5EDB"/>
    <w:rsid w:val="000C601A"/>
    <w:rsid w:val="000C62B4"/>
    <w:rsid w:val="000C6C34"/>
    <w:rsid w:val="000D0412"/>
    <w:rsid w:val="000D16C7"/>
    <w:rsid w:val="000D1ADE"/>
    <w:rsid w:val="000D222A"/>
    <w:rsid w:val="000D22FE"/>
    <w:rsid w:val="000D23C9"/>
    <w:rsid w:val="000D2D0E"/>
    <w:rsid w:val="000D2FE7"/>
    <w:rsid w:val="000D3325"/>
    <w:rsid w:val="000D34D4"/>
    <w:rsid w:val="000D428E"/>
    <w:rsid w:val="000D4290"/>
    <w:rsid w:val="000D6952"/>
    <w:rsid w:val="000D79C1"/>
    <w:rsid w:val="000D7B75"/>
    <w:rsid w:val="000E0585"/>
    <w:rsid w:val="000E0EF8"/>
    <w:rsid w:val="000E2A26"/>
    <w:rsid w:val="000E2DC2"/>
    <w:rsid w:val="000E3441"/>
    <w:rsid w:val="000E36DF"/>
    <w:rsid w:val="000E5477"/>
    <w:rsid w:val="000E59D6"/>
    <w:rsid w:val="000E5D41"/>
    <w:rsid w:val="000E5FB8"/>
    <w:rsid w:val="000E60C7"/>
    <w:rsid w:val="000E6697"/>
    <w:rsid w:val="000E713A"/>
    <w:rsid w:val="000E7288"/>
    <w:rsid w:val="000E7F8C"/>
    <w:rsid w:val="000F0649"/>
    <w:rsid w:val="000F0D81"/>
    <w:rsid w:val="000F2224"/>
    <w:rsid w:val="000F22FB"/>
    <w:rsid w:val="000F2C86"/>
    <w:rsid w:val="000F360B"/>
    <w:rsid w:val="000F3A4D"/>
    <w:rsid w:val="000F3B8D"/>
    <w:rsid w:val="000F4960"/>
    <w:rsid w:val="000F4A57"/>
    <w:rsid w:val="000F4A67"/>
    <w:rsid w:val="000F4B11"/>
    <w:rsid w:val="000F5356"/>
    <w:rsid w:val="000F53D1"/>
    <w:rsid w:val="000F5920"/>
    <w:rsid w:val="000F5995"/>
    <w:rsid w:val="000F5F0B"/>
    <w:rsid w:val="000F6956"/>
    <w:rsid w:val="000F6C23"/>
    <w:rsid w:val="000F7A72"/>
    <w:rsid w:val="001006CB"/>
    <w:rsid w:val="00100F3D"/>
    <w:rsid w:val="00101A7C"/>
    <w:rsid w:val="00101B5E"/>
    <w:rsid w:val="00102172"/>
    <w:rsid w:val="00103243"/>
    <w:rsid w:val="00103702"/>
    <w:rsid w:val="00104347"/>
    <w:rsid w:val="00104972"/>
    <w:rsid w:val="00104ADC"/>
    <w:rsid w:val="00104DB4"/>
    <w:rsid w:val="0010513B"/>
    <w:rsid w:val="00105771"/>
    <w:rsid w:val="00107039"/>
    <w:rsid w:val="001076B8"/>
    <w:rsid w:val="0010798F"/>
    <w:rsid w:val="00107F75"/>
    <w:rsid w:val="0011026C"/>
    <w:rsid w:val="00110521"/>
    <w:rsid w:val="001107F0"/>
    <w:rsid w:val="001108ED"/>
    <w:rsid w:val="0011140F"/>
    <w:rsid w:val="00111607"/>
    <w:rsid w:val="001117F0"/>
    <w:rsid w:val="0011192C"/>
    <w:rsid w:val="00112F93"/>
    <w:rsid w:val="0011330F"/>
    <w:rsid w:val="00113830"/>
    <w:rsid w:val="0011383A"/>
    <w:rsid w:val="00113F46"/>
    <w:rsid w:val="0011403F"/>
    <w:rsid w:val="00114A3E"/>
    <w:rsid w:val="0011547F"/>
    <w:rsid w:val="001162FB"/>
    <w:rsid w:val="00116E6C"/>
    <w:rsid w:val="00120002"/>
    <w:rsid w:val="0012030E"/>
    <w:rsid w:val="00120597"/>
    <w:rsid w:val="0012083F"/>
    <w:rsid w:val="00121099"/>
    <w:rsid w:val="00121C2D"/>
    <w:rsid w:val="00121D84"/>
    <w:rsid w:val="001220CF"/>
    <w:rsid w:val="00122D12"/>
    <w:rsid w:val="00122F57"/>
    <w:rsid w:val="00123764"/>
    <w:rsid w:val="00123888"/>
    <w:rsid w:val="00123FD4"/>
    <w:rsid w:val="00124528"/>
    <w:rsid w:val="001245CC"/>
    <w:rsid w:val="001245D7"/>
    <w:rsid w:val="00124FB4"/>
    <w:rsid w:val="0012555F"/>
    <w:rsid w:val="00125AD2"/>
    <w:rsid w:val="00125F22"/>
    <w:rsid w:val="00126874"/>
    <w:rsid w:val="001271FB"/>
    <w:rsid w:val="001301CC"/>
    <w:rsid w:val="00130D59"/>
    <w:rsid w:val="00131695"/>
    <w:rsid w:val="00132699"/>
    <w:rsid w:val="0013280F"/>
    <w:rsid w:val="00132AB7"/>
    <w:rsid w:val="00132F9A"/>
    <w:rsid w:val="001335E0"/>
    <w:rsid w:val="0013392B"/>
    <w:rsid w:val="00133B21"/>
    <w:rsid w:val="00133D98"/>
    <w:rsid w:val="0013519E"/>
    <w:rsid w:val="0013582D"/>
    <w:rsid w:val="00135C59"/>
    <w:rsid w:val="00135FDC"/>
    <w:rsid w:val="00136043"/>
    <w:rsid w:val="00136B62"/>
    <w:rsid w:val="00136C9F"/>
    <w:rsid w:val="00137271"/>
    <w:rsid w:val="001374E1"/>
    <w:rsid w:val="00137894"/>
    <w:rsid w:val="00140E03"/>
    <w:rsid w:val="00141179"/>
    <w:rsid w:val="0014119E"/>
    <w:rsid w:val="001427D3"/>
    <w:rsid w:val="001428C7"/>
    <w:rsid w:val="00143D53"/>
    <w:rsid w:val="001445E1"/>
    <w:rsid w:val="00144A06"/>
    <w:rsid w:val="00144C0F"/>
    <w:rsid w:val="001464EF"/>
    <w:rsid w:val="001468B6"/>
    <w:rsid w:val="001472EE"/>
    <w:rsid w:val="00147F45"/>
    <w:rsid w:val="00150394"/>
    <w:rsid w:val="001509C6"/>
    <w:rsid w:val="0015124D"/>
    <w:rsid w:val="00151D9F"/>
    <w:rsid w:val="0015220F"/>
    <w:rsid w:val="00152588"/>
    <w:rsid w:val="001536ED"/>
    <w:rsid w:val="00153D6F"/>
    <w:rsid w:val="001548F8"/>
    <w:rsid w:val="001549A4"/>
    <w:rsid w:val="00155966"/>
    <w:rsid w:val="00157810"/>
    <w:rsid w:val="001608BE"/>
    <w:rsid w:val="00160A00"/>
    <w:rsid w:val="00160ECC"/>
    <w:rsid w:val="0016289A"/>
    <w:rsid w:val="00162A7A"/>
    <w:rsid w:val="001635FC"/>
    <w:rsid w:val="00163EB8"/>
    <w:rsid w:val="00164121"/>
    <w:rsid w:val="00165D32"/>
    <w:rsid w:val="0016672C"/>
    <w:rsid w:val="00166D6B"/>
    <w:rsid w:val="00166E10"/>
    <w:rsid w:val="001675EB"/>
    <w:rsid w:val="0016775D"/>
    <w:rsid w:val="00167E8D"/>
    <w:rsid w:val="001704F3"/>
    <w:rsid w:val="00170B87"/>
    <w:rsid w:val="00170BCF"/>
    <w:rsid w:val="00171254"/>
    <w:rsid w:val="001714B9"/>
    <w:rsid w:val="00171553"/>
    <w:rsid w:val="00172889"/>
    <w:rsid w:val="001729EF"/>
    <w:rsid w:val="00172D71"/>
    <w:rsid w:val="00173684"/>
    <w:rsid w:val="0017445C"/>
    <w:rsid w:val="001750E2"/>
    <w:rsid w:val="001756D3"/>
    <w:rsid w:val="00175A0A"/>
    <w:rsid w:val="0017651C"/>
    <w:rsid w:val="0017691F"/>
    <w:rsid w:val="00176F95"/>
    <w:rsid w:val="00177782"/>
    <w:rsid w:val="00177DEC"/>
    <w:rsid w:val="00180C72"/>
    <w:rsid w:val="00181894"/>
    <w:rsid w:val="00182B27"/>
    <w:rsid w:val="00182C7B"/>
    <w:rsid w:val="00182EEB"/>
    <w:rsid w:val="00184084"/>
    <w:rsid w:val="00184085"/>
    <w:rsid w:val="00184DD2"/>
    <w:rsid w:val="00187138"/>
    <w:rsid w:val="0018778F"/>
    <w:rsid w:val="00190FA5"/>
    <w:rsid w:val="00190FCA"/>
    <w:rsid w:val="001927CD"/>
    <w:rsid w:val="00193668"/>
    <w:rsid w:val="00194D41"/>
    <w:rsid w:val="001959CC"/>
    <w:rsid w:val="00195A74"/>
    <w:rsid w:val="00195AB8"/>
    <w:rsid w:val="001962B4"/>
    <w:rsid w:val="0019636C"/>
    <w:rsid w:val="001973F9"/>
    <w:rsid w:val="001979F0"/>
    <w:rsid w:val="00197D26"/>
    <w:rsid w:val="001A1B4B"/>
    <w:rsid w:val="001A2261"/>
    <w:rsid w:val="001A2967"/>
    <w:rsid w:val="001A33ED"/>
    <w:rsid w:val="001A460C"/>
    <w:rsid w:val="001A475B"/>
    <w:rsid w:val="001A486D"/>
    <w:rsid w:val="001A4AE3"/>
    <w:rsid w:val="001A75E1"/>
    <w:rsid w:val="001A79AC"/>
    <w:rsid w:val="001A7D2C"/>
    <w:rsid w:val="001A7D56"/>
    <w:rsid w:val="001A7D5A"/>
    <w:rsid w:val="001B01A7"/>
    <w:rsid w:val="001B0DF3"/>
    <w:rsid w:val="001B17A5"/>
    <w:rsid w:val="001B18BC"/>
    <w:rsid w:val="001B25AE"/>
    <w:rsid w:val="001B288F"/>
    <w:rsid w:val="001B28D2"/>
    <w:rsid w:val="001B2E1A"/>
    <w:rsid w:val="001B35A2"/>
    <w:rsid w:val="001B35ED"/>
    <w:rsid w:val="001B37E0"/>
    <w:rsid w:val="001B3A32"/>
    <w:rsid w:val="001B42DF"/>
    <w:rsid w:val="001B6D33"/>
    <w:rsid w:val="001B6EFF"/>
    <w:rsid w:val="001B7899"/>
    <w:rsid w:val="001C02F4"/>
    <w:rsid w:val="001C05FC"/>
    <w:rsid w:val="001C1573"/>
    <w:rsid w:val="001C1BC2"/>
    <w:rsid w:val="001C330E"/>
    <w:rsid w:val="001C3378"/>
    <w:rsid w:val="001C37A6"/>
    <w:rsid w:val="001C3DB3"/>
    <w:rsid w:val="001C3F72"/>
    <w:rsid w:val="001C4705"/>
    <w:rsid w:val="001C4B99"/>
    <w:rsid w:val="001C505E"/>
    <w:rsid w:val="001C5F5A"/>
    <w:rsid w:val="001C6074"/>
    <w:rsid w:val="001C6309"/>
    <w:rsid w:val="001D0232"/>
    <w:rsid w:val="001D0346"/>
    <w:rsid w:val="001D0D13"/>
    <w:rsid w:val="001D2C48"/>
    <w:rsid w:val="001D2F67"/>
    <w:rsid w:val="001D2FDD"/>
    <w:rsid w:val="001D30E2"/>
    <w:rsid w:val="001D338D"/>
    <w:rsid w:val="001D3450"/>
    <w:rsid w:val="001D3BC8"/>
    <w:rsid w:val="001D512F"/>
    <w:rsid w:val="001D5256"/>
    <w:rsid w:val="001D606A"/>
    <w:rsid w:val="001D65B8"/>
    <w:rsid w:val="001D65F1"/>
    <w:rsid w:val="001D773D"/>
    <w:rsid w:val="001D7800"/>
    <w:rsid w:val="001D7C75"/>
    <w:rsid w:val="001E018C"/>
    <w:rsid w:val="001E0822"/>
    <w:rsid w:val="001E08BD"/>
    <w:rsid w:val="001E179A"/>
    <w:rsid w:val="001E2171"/>
    <w:rsid w:val="001E2578"/>
    <w:rsid w:val="001E3501"/>
    <w:rsid w:val="001E36E1"/>
    <w:rsid w:val="001E3716"/>
    <w:rsid w:val="001E37D3"/>
    <w:rsid w:val="001E3986"/>
    <w:rsid w:val="001E3C28"/>
    <w:rsid w:val="001E4624"/>
    <w:rsid w:val="001E49A1"/>
    <w:rsid w:val="001E4BDB"/>
    <w:rsid w:val="001E5469"/>
    <w:rsid w:val="001E6675"/>
    <w:rsid w:val="001E67F9"/>
    <w:rsid w:val="001E6C8C"/>
    <w:rsid w:val="001E6F68"/>
    <w:rsid w:val="001E70DF"/>
    <w:rsid w:val="001E7173"/>
    <w:rsid w:val="001E7ED9"/>
    <w:rsid w:val="001E7EDC"/>
    <w:rsid w:val="001F116B"/>
    <w:rsid w:val="001F1246"/>
    <w:rsid w:val="001F1BC0"/>
    <w:rsid w:val="001F1ED8"/>
    <w:rsid w:val="001F210D"/>
    <w:rsid w:val="001F2158"/>
    <w:rsid w:val="001F308E"/>
    <w:rsid w:val="001F32EE"/>
    <w:rsid w:val="001F4423"/>
    <w:rsid w:val="001F4528"/>
    <w:rsid w:val="001F4563"/>
    <w:rsid w:val="001F4BDA"/>
    <w:rsid w:val="001F50A5"/>
    <w:rsid w:val="001F5FF8"/>
    <w:rsid w:val="001F7AEF"/>
    <w:rsid w:val="002024A1"/>
    <w:rsid w:val="002025BB"/>
    <w:rsid w:val="00202B82"/>
    <w:rsid w:val="002033E9"/>
    <w:rsid w:val="00203455"/>
    <w:rsid w:val="00204070"/>
    <w:rsid w:val="0020428F"/>
    <w:rsid w:val="00204789"/>
    <w:rsid w:val="00205CEE"/>
    <w:rsid w:val="002061E9"/>
    <w:rsid w:val="002062FF"/>
    <w:rsid w:val="0020705E"/>
    <w:rsid w:val="002071BF"/>
    <w:rsid w:val="00207A3E"/>
    <w:rsid w:val="00210438"/>
    <w:rsid w:val="002104D2"/>
    <w:rsid w:val="00210923"/>
    <w:rsid w:val="00210F72"/>
    <w:rsid w:val="002112B6"/>
    <w:rsid w:val="00211B2F"/>
    <w:rsid w:val="0021234B"/>
    <w:rsid w:val="00213B52"/>
    <w:rsid w:val="0021473E"/>
    <w:rsid w:val="002148CA"/>
    <w:rsid w:val="002151A2"/>
    <w:rsid w:val="00215890"/>
    <w:rsid w:val="00215C24"/>
    <w:rsid w:val="00215DF4"/>
    <w:rsid w:val="002160AE"/>
    <w:rsid w:val="002162CF"/>
    <w:rsid w:val="00216A16"/>
    <w:rsid w:val="00216DDC"/>
    <w:rsid w:val="002172D2"/>
    <w:rsid w:val="0021774D"/>
    <w:rsid w:val="002204FA"/>
    <w:rsid w:val="0022056C"/>
    <w:rsid w:val="00220B92"/>
    <w:rsid w:val="00221C48"/>
    <w:rsid w:val="0022240D"/>
    <w:rsid w:val="00222DCE"/>
    <w:rsid w:val="00223B09"/>
    <w:rsid w:val="00223D23"/>
    <w:rsid w:val="00225079"/>
    <w:rsid w:val="002250CC"/>
    <w:rsid w:val="0022519E"/>
    <w:rsid w:val="00225A8C"/>
    <w:rsid w:val="00226FBA"/>
    <w:rsid w:val="002272CF"/>
    <w:rsid w:val="00227BA6"/>
    <w:rsid w:val="00227EAF"/>
    <w:rsid w:val="00230ABE"/>
    <w:rsid w:val="0023140C"/>
    <w:rsid w:val="0023176C"/>
    <w:rsid w:val="0023245C"/>
    <w:rsid w:val="0023273A"/>
    <w:rsid w:val="002328A6"/>
    <w:rsid w:val="00233A7A"/>
    <w:rsid w:val="00233DC9"/>
    <w:rsid w:val="00234583"/>
    <w:rsid w:val="002351EA"/>
    <w:rsid w:val="0023703E"/>
    <w:rsid w:val="00240FB6"/>
    <w:rsid w:val="0024129E"/>
    <w:rsid w:val="00241EA3"/>
    <w:rsid w:val="002424FC"/>
    <w:rsid w:val="00242EE5"/>
    <w:rsid w:val="002435BC"/>
    <w:rsid w:val="00243EF5"/>
    <w:rsid w:val="002441AA"/>
    <w:rsid w:val="00244364"/>
    <w:rsid w:val="00244413"/>
    <w:rsid w:val="00244790"/>
    <w:rsid w:val="00245C07"/>
    <w:rsid w:val="002472B1"/>
    <w:rsid w:val="00247B38"/>
    <w:rsid w:val="00250071"/>
    <w:rsid w:val="0025054F"/>
    <w:rsid w:val="0025076D"/>
    <w:rsid w:val="00250A5F"/>
    <w:rsid w:val="002517EE"/>
    <w:rsid w:val="0025259F"/>
    <w:rsid w:val="00254397"/>
    <w:rsid w:val="002549D3"/>
    <w:rsid w:val="00254C64"/>
    <w:rsid w:val="002557AB"/>
    <w:rsid w:val="00255D40"/>
    <w:rsid w:val="002560C5"/>
    <w:rsid w:val="00256F5E"/>
    <w:rsid w:val="002601E1"/>
    <w:rsid w:val="00260588"/>
    <w:rsid w:val="002608E2"/>
    <w:rsid w:val="00260D5E"/>
    <w:rsid w:val="00260E95"/>
    <w:rsid w:val="0026202A"/>
    <w:rsid w:val="00262827"/>
    <w:rsid w:val="00262B00"/>
    <w:rsid w:val="00262CCB"/>
    <w:rsid w:val="00262D11"/>
    <w:rsid w:val="002642C2"/>
    <w:rsid w:val="00265164"/>
    <w:rsid w:val="00265197"/>
    <w:rsid w:val="00266B01"/>
    <w:rsid w:val="00267108"/>
    <w:rsid w:val="00267985"/>
    <w:rsid w:val="00267FB5"/>
    <w:rsid w:val="00270372"/>
    <w:rsid w:val="00270A6E"/>
    <w:rsid w:val="00272FB6"/>
    <w:rsid w:val="002730E2"/>
    <w:rsid w:val="00274650"/>
    <w:rsid w:val="00275CBA"/>
    <w:rsid w:val="00275FB7"/>
    <w:rsid w:val="00276CCA"/>
    <w:rsid w:val="00277451"/>
    <w:rsid w:val="0028001D"/>
    <w:rsid w:val="00280370"/>
    <w:rsid w:val="0028050B"/>
    <w:rsid w:val="002809FF"/>
    <w:rsid w:val="00281015"/>
    <w:rsid w:val="002823F2"/>
    <w:rsid w:val="00283129"/>
    <w:rsid w:val="002831A7"/>
    <w:rsid w:val="002838AA"/>
    <w:rsid w:val="00284007"/>
    <w:rsid w:val="00284044"/>
    <w:rsid w:val="00284D2D"/>
    <w:rsid w:val="00284E2E"/>
    <w:rsid w:val="00285343"/>
    <w:rsid w:val="00286474"/>
    <w:rsid w:val="002868E8"/>
    <w:rsid w:val="00287225"/>
    <w:rsid w:val="00290271"/>
    <w:rsid w:val="0029389C"/>
    <w:rsid w:val="002940B4"/>
    <w:rsid w:val="0029414C"/>
    <w:rsid w:val="00294CF5"/>
    <w:rsid w:val="00294E78"/>
    <w:rsid w:val="002951EB"/>
    <w:rsid w:val="00295422"/>
    <w:rsid w:val="002958EC"/>
    <w:rsid w:val="002979E1"/>
    <w:rsid w:val="00297A4C"/>
    <w:rsid w:val="002A057D"/>
    <w:rsid w:val="002A06BF"/>
    <w:rsid w:val="002A0AA2"/>
    <w:rsid w:val="002A0E24"/>
    <w:rsid w:val="002A1925"/>
    <w:rsid w:val="002A21BF"/>
    <w:rsid w:val="002A285B"/>
    <w:rsid w:val="002A354C"/>
    <w:rsid w:val="002A543D"/>
    <w:rsid w:val="002A557E"/>
    <w:rsid w:val="002A5B1E"/>
    <w:rsid w:val="002A6BE1"/>
    <w:rsid w:val="002A70AE"/>
    <w:rsid w:val="002A7712"/>
    <w:rsid w:val="002B05BE"/>
    <w:rsid w:val="002B06B0"/>
    <w:rsid w:val="002B1A95"/>
    <w:rsid w:val="002B2B03"/>
    <w:rsid w:val="002B2B59"/>
    <w:rsid w:val="002B3776"/>
    <w:rsid w:val="002B3F26"/>
    <w:rsid w:val="002B4571"/>
    <w:rsid w:val="002B4AE3"/>
    <w:rsid w:val="002B4F68"/>
    <w:rsid w:val="002B4FC7"/>
    <w:rsid w:val="002B510D"/>
    <w:rsid w:val="002B6400"/>
    <w:rsid w:val="002B6930"/>
    <w:rsid w:val="002B6BC3"/>
    <w:rsid w:val="002B6E54"/>
    <w:rsid w:val="002B720D"/>
    <w:rsid w:val="002B79A4"/>
    <w:rsid w:val="002C0DC7"/>
    <w:rsid w:val="002C18B6"/>
    <w:rsid w:val="002C191F"/>
    <w:rsid w:val="002C1CB4"/>
    <w:rsid w:val="002C1DCA"/>
    <w:rsid w:val="002C26BA"/>
    <w:rsid w:val="002C27A1"/>
    <w:rsid w:val="002C2D5A"/>
    <w:rsid w:val="002C3ACE"/>
    <w:rsid w:val="002C511C"/>
    <w:rsid w:val="002C5DE1"/>
    <w:rsid w:val="002C5FA0"/>
    <w:rsid w:val="002C60D9"/>
    <w:rsid w:val="002C64B7"/>
    <w:rsid w:val="002C6D08"/>
    <w:rsid w:val="002C7074"/>
    <w:rsid w:val="002D0052"/>
    <w:rsid w:val="002D0112"/>
    <w:rsid w:val="002D0165"/>
    <w:rsid w:val="002D01FE"/>
    <w:rsid w:val="002D0836"/>
    <w:rsid w:val="002D0CDA"/>
    <w:rsid w:val="002D1187"/>
    <w:rsid w:val="002D1C77"/>
    <w:rsid w:val="002D220F"/>
    <w:rsid w:val="002D2DA6"/>
    <w:rsid w:val="002D2DAF"/>
    <w:rsid w:val="002D32DE"/>
    <w:rsid w:val="002D3B0C"/>
    <w:rsid w:val="002D46D8"/>
    <w:rsid w:val="002D47B3"/>
    <w:rsid w:val="002D4C82"/>
    <w:rsid w:val="002D5099"/>
    <w:rsid w:val="002D5F85"/>
    <w:rsid w:val="002D6734"/>
    <w:rsid w:val="002D6A51"/>
    <w:rsid w:val="002E03AA"/>
    <w:rsid w:val="002E1109"/>
    <w:rsid w:val="002E1385"/>
    <w:rsid w:val="002E177C"/>
    <w:rsid w:val="002E1DB0"/>
    <w:rsid w:val="002E2405"/>
    <w:rsid w:val="002E25F3"/>
    <w:rsid w:val="002E292D"/>
    <w:rsid w:val="002E2BF1"/>
    <w:rsid w:val="002E2E90"/>
    <w:rsid w:val="002E2F13"/>
    <w:rsid w:val="002E38BB"/>
    <w:rsid w:val="002E47DF"/>
    <w:rsid w:val="002E5A1A"/>
    <w:rsid w:val="002E5C49"/>
    <w:rsid w:val="002E6784"/>
    <w:rsid w:val="002E6C16"/>
    <w:rsid w:val="002E6C20"/>
    <w:rsid w:val="002E6D76"/>
    <w:rsid w:val="002F02AB"/>
    <w:rsid w:val="002F0318"/>
    <w:rsid w:val="002F054A"/>
    <w:rsid w:val="002F0BCC"/>
    <w:rsid w:val="002F1933"/>
    <w:rsid w:val="002F1A16"/>
    <w:rsid w:val="002F1C24"/>
    <w:rsid w:val="002F2979"/>
    <w:rsid w:val="002F3DB0"/>
    <w:rsid w:val="002F41EE"/>
    <w:rsid w:val="002F4381"/>
    <w:rsid w:val="002F43F9"/>
    <w:rsid w:val="002F47D5"/>
    <w:rsid w:val="002F4C27"/>
    <w:rsid w:val="002F4CC6"/>
    <w:rsid w:val="002F4CDA"/>
    <w:rsid w:val="002F5410"/>
    <w:rsid w:val="002F56CC"/>
    <w:rsid w:val="002F5DD3"/>
    <w:rsid w:val="002F6FBF"/>
    <w:rsid w:val="0030008C"/>
    <w:rsid w:val="003004A3"/>
    <w:rsid w:val="00301A60"/>
    <w:rsid w:val="003021E3"/>
    <w:rsid w:val="00303B5A"/>
    <w:rsid w:val="003043DF"/>
    <w:rsid w:val="003049D6"/>
    <w:rsid w:val="00305553"/>
    <w:rsid w:val="003058C5"/>
    <w:rsid w:val="00306E8A"/>
    <w:rsid w:val="003071E7"/>
    <w:rsid w:val="00307EB2"/>
    <w:rsid w:val="003105C8"/>
    <w:rsid w:val="00310A1E"/>
    <w:rsid w:val="0031137A"/>
    <w:rsid w:val="00311AB3"/>
    <w:rsid w:val="00312C29"/>
    <w:rsid w:val="00313CF6"/>
    <w:rsid w:val="00313D42"/>
    <w:rsid w:val="00314B4E"/>
    <w:rsid w:val="00314BEE"/>
    <w:rsid w:val="00314C7D"/>
    <w:rsid w:val="00314CC6"/>
    <w:rsid w:val="00314DA8"/>
    <w:rsid w:val="00314E3F"/>
    <w:rsid w:val="00315342"/>
    <w:rsid w:val="003155DA"/>
    <w:rsid w:val="003160FE"/>
    <w:rsid w:val="00316210"/>
    <w:rsid w:val="00316AE3"/>
    <w:rsid w:val="00316EBF"/>
    <w:rsid w:val="00317AED"/>
    <w:rsid w:val="00317F3E"/>
    <w:rsid w:val="00320F9D"/>
    <w:rsid w:val="003211BF"/>
    <w:rsid w:val="00322A9E"/>
    <w:rsid w:val="00324470"/>
    <w:rsid w:val="00324BB8"/>
    <w:rsid w:val="00324E50"/>
    <w:rsid w:val="003254CD"/>
    <w:rsid w:val="00325CB8"/>
    <w:rsid w:val="003260BE"/>
    <w:rsid w:val="003263A7"/>
    <w:rsid w:val="00326BF2"/>
    <w:rsid w:val="00326E64"/>
    <w:rsid w:val="00327E31"/>
    <w:rsid w:val="003305CB"/>
    <w:rsid w:val="003307D0"/>
    <w:rsid w:val="003308CC"/>
    <w:rsid w:val="00330972"/>
    <w:rsid w:val="00330D7D"/>
    <w:rsid w:val="003315AA"/>
    <w:rsid w:val="003316FA"/>
    <w:rsid w:val="00332440"/>
    <w:rsid w:val="00332BF0"/>
    <w:rsid w:val="00333B8D"/>
    <w:rsid w:val="00333EAF"/>
    <w:rsid w:val="003362CC"/>
    <w:rsid w:val="0033632F"/>
    <w:rsid w:val="003368E1"/>
    <w:rsid w:val="003372C9"/>
    <w:rsid w:val="0033799D"/>
    <w:rsid w:val="00340841"/>
    <w:rsid w:val="00340943"/>
    <w:rsid w:val="00341004"/>
    <w:rsid w:val="0034118F"/>
    <w:rsid w:val="003422D7"/>
    <w:rsid w:val="00342945"/>
    <w:rsid w:val="00343205"/>
    <w:rsid w:val="00343DDC"/>
    <w:rsid w:val="00343EB4"/>
    <w:rsid w:val="00343F56"/>
    <w:rsid w:val="00345083"/>
    <w:rsid w:val="003463F8"/>
    <w:rsid w:val="00347008"/>
    <w:rsid w:val="00347FF5"/>
    <w:rsid w:val="00350114"/>
    <w:rsid w:val="003505CD"/>
    <w:rsid w:val="003518DC"/>
    <w:rsid w:val="00351B6A"/>
    <w:rsid w:val="00351E23"/>
    <w:rsid w:val="00353AE5"/>
    <w:rsid w:val="00353D72"/>
    <w:rsid w:val="0035415C"/>
    <w:rsid w:val="00354806"/>
    <w:rsid w:val="0035576B"/>
    <w:rsid w:val="00355FDE"/>
    <w:rsid w:val="00356528"/>
    <w:rsid w:val="0035670E"/>
    <w:rsid w:val="0035695D"/>
    <w:rsid w:val="00360109"/>
    <w:rsid w:val="00360B6C"/>
    <w:rsid w:val="00361A9E"/>
    <w:rsid w:val="003625D8"/>
    <w:rsid w:val="00362770"/>
    <w:rsid w:val="00362BD2"/>
    <w:rsid w:val="00362C5B"/>
    <w:rsid w:val="00363954"/>
    <w:rsid w:val="00363C08"/>
    <w:rsid w:val="00364876"/>
    <w:rsid w:val="00364960"/>
    <w:rsid w:val="00364CDC"/>
    <w:rsid w:val="0036618D"/>
    <w:rsid w:val="00366737"/>
    <w:rsid w:val="0036687A"/>
    <w:rsid w:val="00366BA0"/>
    <w:rsid w:val="0036764E"/>
    <w:rsid w:val="00367D17"/>
    <w:rsid w:val="00367E06"/>
    <w:rsid w:val="003706E8"/>
    <w:rsid w:val="003707B9"/>
    <w:rsid w:val="00371617"/>
    <w:rsid w:val="0037251E"/>
    <w:rsid w:val="00372775"/>
    <w:rsid w:val="00372E9E"/>
    <w:rsid w:val="00373220"/>
    <w:rsid w:val="00373C88"/>
    <w:rsid w:val="00374737"/>
    <w:rsid w:val="003756B9"/>
    <w:rsid w:val="00375DB4"/>
    <w:rsid w:val="00375F3D"/>
    <w:rsid w:val="00376E6F"/>
    <w:rsid w:val="003772C4"/>
    <w:rsid w:val="00380346"/>
    <w:rsid w:val="00380E89"/>
    <w:rsid w:val="0038175D"/>
    <w:rsid w:val="00381ED3"/>
    <w:rsid w:val="003834D0"/>
    <w:rsid w:val="00383A22"/>
    <w:rsid w:val="00383CCA"/>
    <w:rsid w:val="00385365"/>
    <w:rsid w:val="00385BA7"/>
    <w:rsid w:val="003862A8"/>
    <w:rsid w:val="00386945"/>
    <w:rsid w:val="00386BD1"/>
    <w:rsid w:val="003871E0"/>
    <w:rsid w:val="00387837"/>
    <w:rsid w:val="00387F77"/>
    <w:rsid w:val="0039021E"/>
    <w:rsid w:val="00390ABB"/>
    <w:rsid w:val="00390F3B"/>
    <w:rsid w:val="0039141F"/>
    <w:rsid w:val="0039155A"/>
    <w:rsid w:val="00391910"/>
    <w:rsid w:val="003926A4"/>
    <w:rsid w:val="0039299A"/>
    <w:rsid w:val="0039395E"/>
    <w:rsid w:val="00393C02"/>
    <w:rsid w:val="003940F2"/>
    <w:rsid w:val="0039457F"/>
    <w:rsid w:val="003947BD"/>
    <w:rsid w:val="0039489A"/>
    <w:rsid w:val="00395806"/>
    <w:rsid w:val="00395A10"/>
    <w:rsid w:val="00396A5F"/>
    <w:rsid w:val="00396B75"/>
    <w:rsid w:val="003970C5"/>
    <w:rsid w:val="003975BD"/>
    <w:rsid w:val="00397E21"/>
    <w:rsid w:val="003A011E"/>
    <w:rsid w:val="003A035F"/>
    <w:rsid w:val="003A041A"/>
    <w:rsid w:val="003A0687"/>
    <w:rsid w:val="003A0FEC"/>
    <w:rsid w:val="003A128E"/>
    <w:rsid w:val="003A131F"/>
    <w:rsid w:val="003A1565"/>
    <w:rsid w:val="003A2CDA"/>
    <w:rsid w:val="003A2FB6"/>
    <w:rsid w:val="003A2FD1"/>
    <w:rsid w:val="003A3042"/>
    <w:rsid w:val="003A30A0"/>
    <w:rsid w:val="003A3FB5"/>
    <w:rsid w:val="003A4DC9"/>
    <w:rsid w:val="003A5880"/>
    <w:rsid w:val="003A647D"/>
    <w:rsid w:val="003A6569"/>
    <w:rsid w:val="003A6846"/>
    <w:rsid w:val="003B125C"/>
    <w:rsid w:val="003B1EB9"/>
    <w:rsid w:val="003B3A19"/>
    <w:rsid w:val="003B418D"/>
    <w:rsid w:val="003B5222"/>
    <w:rsid w:val="003B52CB"/>
    <w:rsid w:val="003B53EF"/>
    <w:rsid w:val="003B54B5"/>
    <w:rsid w:val="003B5521"/>
    <w:rsid w:val="003B58C5"/>
    <w:rsid w:val="003B5A97"/>
    <w:rsid w:val="003B5AE0"/>
    <w:rsid w:val="003B5EFF"/>
    <w:rsid w:val="003B64CC"/>
    <w:rsid w:val="003B6924"/>
    <w:rsid w:val="003B7062"/>
    <w:rsid w:val="003B7584"/>
    <w:rsid w:val="003C0BA8"/>
    <w:rsid w:val="003C0C4F"/>
    <w:rsid w:val="003C112E"/>
    <w:rsid w:val="003C123B"/>
    <w:rsid w:val="003C155E"/>
    <w:rsid w:val="003C1645"/>
    <w:rsid w:val="003C2441"/>
    <w:rsid w:val="003C37AC"/>
    <w:rsid w:val="003C3A31"/>
    <w:rsid w:val="003C3AF3"/>
    <w:rsid w:val="003C3CBA"/>
    <w:rsid w:val="003C3E13"/>
    <w:rsid w:val="003C4784"/>
    <w:rsid w:val="003C51F8"/>
    <w:rsid w:val="003C58C4"/>
    <w:rsid w:val="003C5E58"/>
    <w:rsid w:val="003C5F27"/>
    <w:rsid w:val="003C6072"/>
    <w:rsid w:val="003C60AB"/>
    <w:rsid w:val="003C7155"/>
    <w:rsid w:val="003C7230"/>
    <w:rsid w:val="003C7282"/>
    <w:rsid w:val="003C7525"/>
    <w:rsid w:val="003C7E91"/>
    <w:rsid w:val="003D045E"/>
    <w:rsid w:val="003D0810"/>
    <w:rsid w:val="003D0B6C"/>
    <w:rsid w:val="003D0C0A"/>
    <w:rsid w:val="003D1648"/>
    <w:rsid w:val="003D1649"/>
    <w:rsid w:val="003D16EC"/>
    <w:rsid w:val="003D196A"/>
    <w:rsid w:val="003D1F91"/>
    <w:rsid w:val="003D20CE"/>
    <w:rsid w:val="003D2A1D"/>
    <w:rsid w:val="003D3826"/>
    <w:rsid w:val="003D3A9D"/>
    <w:rsid w:val="003D4367"/>
    <w:rsid w:val="003D487C"/>
    <w:rsid w:val="003D49CF"/>
    <w:rsid w:val="003D5BC7"/>
    <w:rsid w:val="003D5E2C"/>
    <w:rsid w:val="003D6B50"/>
    <w:rsid w:val="003D755C"/>
    <w:rsid w:val="003D792D"/>
    <w:rsid w:val="003D7CD8"/>
    <w:rsid w:val="003D7F19"/>
    <w:rsid w:val="003E0331"/>
    <w:rsid w:val="003E1BC0"/>
    <w:rsid w:val="003E27BE"/>
    <w:rsid w:val="003E2C47"/>
    <w:rsid w:val="003E2F1D"/>
    <w:rsid w:val="003E2F7B"/>
    <w:rsid w:val="003E3098"/>
    <w:rsid w:val="003E33D2"/>
    <w:rsid w:val="003E4BC9"/>
    <w:rsid w:val="003E4FCD"/>
    <w:rsid w:val="003E50AE"/>
    <w:rsid w:val="003E526C"/>
    <w:rsid w:val="003E6DFD"/>
    <w:rsid w:val="003E74C6"/>
    <w:rsid w:val="003E757F"/>
    <w:rsid w:val="003F0108"/>
    <w:rsid w:val="003F0C6B"/>
    <w:rsid w:val="003F0CD1"/>
    <w:rsid w:val="003F0D5A"/>
    <w:rsid w:val="003F0EC1"/>
    <w:rsid w:val="003F0F27"/>
    <w:rsid w:val="003F1513"/>
    <w:rsid w:val="003F1CA7"/>
    <w:rsid w:val="003F3573"/>
    <w:rsid w:val="003F4810"/>
    <w:rsid w:val="003F5132"/>
    <w:rsid w:val="003F758C"/>
    <w:rsid w:val="003F7A9E"/>
    <w:rsid w:val="003F7D70"/>
    <w:rsid w:val="00400874"/>
    <w:rsid w:val="0040107A"/>
    <w:rsid w:val="004023B3"/>
    <w:rsid w:val="00402722"/>
    <w:rsid w:val="00403266"/>
    <w:rsid w:val="004041D7"/>
    <w:rsid w:val="0040488B"/>
    <w:rsid w:val="0040551A"/>
    <w:rsid w:val="004057D1"/>
    <w:rsid w:val="00405A1F"/>
    <w:rsid w:val="00405AC1"/>
    <w:rsid w:val="0040636D"/>
    <w:rsid w:val="004078CE"/>
    <w:rsid w:val="00410538"/>
    <w:rsid w:val="00410A16"/>
    <w:rsid w:val="00411271"/>
    <w:rsid w:val="004116E9"/>
    <w:rsid w:val="004119A2"/>
    <w:rsid w:val="00411ACA"/>
    <w:rsid w:val="00411DF3"/>
    <w:rsid w:val="004131E9"/>
    <w:rsid w:val="0041363F"/>
    <w:rsid w:val="00413C7C"/>
    <w:rsid w:val="00413F65"/>
    <w:rsid w:val="004146BD"/>
    <w:rsid w:val="00414B47"/>
    <w:rsid w:val="00414F5E"/>
    <w:rsid w:val="004152BD"/>
    <w:rsid w:val="004156BC"/>
    <w:rsid w:val="00416B2A"/>
    <w:rsid w:val="00416B85"/>
    <w:rsid w:val="00417849"/>
    <w:rsid w:val="0041786F"/>
    <w:rsid w:val="00420693"/>
    <w:rsid w:val="00421743"/>
    <w:rsid w:val="00421822"/>
    <w:rsid w:val="0042186C"/>
    <w:rsid w:val="00421A85"/>
    <w:rsid w:val="00421CF4"/>
    <w:rsid w:val="00422B3C"/>
    <w:rsid w:val="004235DD"/>
    <w:rsid w:val="00423C37"/>
    <w:rsid w:val="00423C78"/>
    <w:rsid w:val="00423CCE"/>
    <w:rsid w:val="00423FCE"/>
    <w:rsid w:val="004240D2"/>
    <w:rsid w:val="00425C3A"/>
    <w:rsid w:val="004262B9"/>
    <w:rsid w:val="00427CEB"/>
    <w:rsid w:val="004304A4"/>
    <w:rsid w:val="0043059C"/>
    <w:rsid w:val="00431411"/>
    <w:rsid w:val="00431442"/>
    <w:rsid w:val="0043292E"/>
    <w:rsid w:val="00432C90"/>
    <w:rsid w:val="00432CAE"/>
    <w:rsid w:val="0043335B"/>
    <w:rsid w:val="0043406E"/>
    <w:rsid w:val="00434149"/>
    <w:rsid w:val="00434A16"/>
    <w:rsid w:val="00435303"/>
    <w:rsid w:val="00435738"/>
    <w:rsid w:val="00436FF0"/>
    <w:rsid w:val="0043707F"/>
    <w:rsid w:val="00437767"/>
    <w:rsid w:val="00437972"/>
    <w:rsid w:val="00437CD0"/>
    <w:rsid w:val="00437E12"/>
    <w:rsid w:val="0044081F"/>
    <w:rsid w:val="00440A21"/>
    <w:rsid w:val="00440E9A"/>
    <w:rsid w:val="0044146B"/>
    <w:rsid w:val="0044200D"/>
    <w:rsid w:val="0044201C"/>
    <w:rsid w:val="00442635"/>
    <w:rsid w:val="00442DED"/>
    <w:rsid w:val="00442F32"/>
    <w:rsid w:val="0044301E"/>
    <w:rsid w:val="00443CF4"/>
    <w:rsid w:val="0044409D"/>
    <w:rsid w:val="004447D6"/>
    <w:rsid w:val="00445557"/>
    <w:rsid w:val="00445B63"/>
    <w:rsid w:val="00445E75"/>
    <w:rsid w:val="00446C0A"/>
    <w:rsid w:val="004475F5"/>
    <w:rsid w:val="004479EF"/>
    <w:rsid w:val="00450500"/>
    <w:rsid w:val="00450972"/>
    <w:rsid w:val="00450B2E"/>
    <w:rsid w:val="00451DF3"/>
    <w:rsid w:val="00451E90"/>
    <w:rsid w:val="0045262D"/>
    <w:rsid w:val="0045276C"/>
    <w:rsid w:val="004527F8"/>
    <w:rsid w:val="004530A0"/>
    <w:rsid w:val="00453736"/>
    <w:rsid w:val="004537AA"/>
    <w:rsid w:val="00453835"/>
    <w:rsid w:val="0045394B"/>
    <w:rsid w:val="0045450C"/>
    <w:rsid w:val="00454D2A"/>
    <w:rsid w:val="00454D9F"/>
    <w:rsid w:val="00455740"/>
    <w:rsid w:val="004557F4"/>
    <w:rsid w:val="0045644A"/>
    <w:rsid w:val="00456C96"/>
    <w:rsid w:val="004570D3"/>
    <w:rsid w:val="0046066E"/>
    <w:rsid w:val="00460AFF"/>
    <w:rsid w:val="00460E0C"/>
    <w:rsid w:val="0046105B"/>
    <w:rsid w:val="004613BF"/>
    <w:rsid w:val="00461587"/>
    <w:rsid w:val="00462662"/>
    <w:rsid w:val="0046294B"/>
    <w:rsid w:val="00462F43"/>
    <w:rsid w:val="00463C56"/>
    <w:rsid w:val="00463DC5"/>
    <w:rsid w:val="004641DD"/>
    <w:rsid w:val="00464845"/>
    <w:rsid w:val="00466CDA"/>
    <w:rsid w:val="00470C9A"/>
    <w:rsid w:val="0047126D"/>
    <w:rsid w:val="004715B9"/>
    <w:rsid w:val="00472D07"/>
    <w:rsid w:val="004736A2"/>
    <w:rsid w:val="00473C44"/>
    <w:rsid w:val="00473E41"/>
    <w:rsid w:val="0047452F"/>
    <w:rsid w:val="0047464A"/>
    <w:rsid w:val="00474F20"/>
    <w:rsid w:val="00475446"/>
    <w:rsid w:val="00475C4F"/>
    <w:rsid w:val="0047718E"/>
    <w:rsid w:val="00477E00"/>
    <w:rsid w:val="004808C0"/>
    <w:rsid w:val="00480A78"/>
    <w:rsid w:val="00481626"/>
    <w:rsid w:val="004833A8"/>
    <w:rsid w:val="0048362F"/>
    <w:rsid w:val="004851A4"/>
    <w:rsid w:val="00485659"/>
    <w:rsid w:val="00485A62"/>
    <w:rsid w:val="004862C6"/>
    <w:rsid w:val="00490090"/>
    <w:rsid w:val="004901CD"/>
    <w:rsid w:val="004902A9"/>
    <w:rsid w:val="00490C86"/>
    <w:rsid w:val="00490DCB"/>
    <w:rsid w:val="0049107B"/>
    <w:rsid w:val="0049177E"/>
    <w:rsid w:val="00491AC8"/>
    <w:rsid w:val="004924AE"/>
    <w:rsid w:val="00492EEA"/>
    <w:rsid w:val="00493002"/>
    <w:rsid w:val="00494650"/>
    <w:rsid w:val="00494C7A"/>
    <w:rsid w:val="00495160"/>
    <w:rsid w:val="00495469"/>
    <w:rsid w:val="0049600E"/>
    <w:rsid w:val="00496179"/>
    <w:rsid w:val="00496329"/>
    <w:rsid w:val="00496D17"/>
    <w:rsid w:val="0049799A"/>
    <w:rsid w:val="00497CB8"/>
    <w:rsid w:val="004A0371"/>
    <w:rsid w:val="004A0A61"/>
    <w:rsid w:val="004A16AE"/>
    <w:rsid w:val="004A1E80"/>
    <w:rsid w:val="004A2101"/>
    <w:rsid w:val="004A21F1"/>
    <w:rsid w:val="004A25F1"/>
    <w:rsid w:val="004A2C29"/>
    <w:rsid w:val="004A39B8"/>
    <w:rsid w:val="004A3C7F"/>
    <w:rsid w:val="004A41FB"/>
    <w:rsid w:val="004A4200"/>
    <w:rsid w:val="004A4946"/>
    <w:rsid w:val="004A5362"/>
    <w:rsid w:val="004A5658"/>
    <w:rsid w:val="004A586D"/>
    <w:rsid w:val="004A6D6F"/>
    <w:rsid w:val="004A6F95"/>
    <w:rsid w:val="004A7151"/>
    <w:rsid w:val="004B086E"/>
    <w:rsid w:val="004B09C8"/>
    <w:rsid w:val="004B0C1A"/>
    <w:rsid w:val="004B1B2E"/>
    <w:rsid w:val="004B2C7C"/>
    <w:rsid w:val="004B3946"/>
    <w:rsid w:val="004B3D96"/>
    <w:rsid w:val="004B552A"/>
    <w:rsid w:val="004B5C4C"/>
    <w:rsid w:val="004B6067"/>
    <w:rsid w:val="004B6399"/>
    <w:rsid w:val="004B6B69"/>
    <w:rsid w:val="004B6DEF"/>
    <w:rsid w:val="004B78AA"/>
    <w:rsid w:val="004C0311"/>
    <w:rsid w:val="004C0F70"/>
    <w:rsid w:val="004C151F"/>
    <w:rsid w:val="004C1934"/>
    <w:rsid w:val="004C2386"/>
    <w:rsid w:val="004C258D"/>
    <w:rsid w:val="004C3038"/>
    <w:rsid w:val="004C3AAD"/>
    <w:rsid w:val="004C3DD6"/>
    <w:rsid w:val="004C44EE"/>
    <w:rsid w:val="004C53C3"/>
    <w:rsid w:val="004C5EB8"/>
    <w:rsid w:val="004C6111"/>
    <w:rsid w:val="004C6AD2"/>
    <w:rsid w:val="004C6B69"/>
    <w:rsid w:val="004C76CF"/>
    <w:rsid w:val="004C7F33"/>
    <w:rsid w:val="004D148D"/>
    <w:rsid w:val="004D1886"/>
    <w:rsid w:val="004D1B26"/>
    <w:rsid w:val="004D1D36"/>
    <w:rsid w:val="004D34FA"/>
    <w:rsid w:val="004D5F27"/>
    <w:rsid w:val="004D64C7"/>
    <w:rsid w:val="004D6915"/>
    <w:rsid w:val="004E02F9"/>
    <w:rsid w:val="004E03AA"/>
    <w:rsid w:val="004E0CA0"/>
    <w:rsid w:val="004E10DC"/>
    <w:rsid w:val="004E1295"/>
    <w:rsid w:val="004E1380"/>
    <w:rsid w:val="004E16F1"/>
    <w:rsid w:val="004E1D80"/>
    <w:rsid w:val="004E28F0"/>
    <w:rsid w:val="004E3684"/>
    <w:rsid w:val="004E472C"/>
    <w:rsid w:val="004E5095"/>
    <w:rsid w:val="004E5D8A"/>
    <w:rsid w:val="004E6268"/>
    <w:rsid w:val="004E6E69"/>
    <w:rsid w:val="004E7108"/>
    <w:rsid w:val="004E712E"/>
    <w:rsid w:val="004E717A"/>
    <w:rsid w:val="004E7804"/>
    <w:rsid w:val="004E7A9D"/>
    <w:rsid w:val="004F0137"/>
    <w:rsid w:val="004F0973"/>
    <w:rsid w:val="004F0A8F"/>
    <w:rsid w:val="004F0FBB"/>
    <w:rsid w:val="004F10C2"/>
    <w:rsid w:val="004F130C"/>
    <w:rsid w:val="004F1DAD"/>
    <w:rsid w:val="004F21C8"/>
    <w:rsid w:val="004F2330"/>
    <w:rsid w:val="004F242F"/>
    <w:rsid w:val="004F26A9"/>
    <w:rsid w:val="004F3906"/>
    <w:rsid w:val="004F3F11"/>
    <w:rsid w:val="004F4025"/>
    <w:rsid w:val="004F4410"/>
    <w:rsid w:val="004F467B"/>
    <w:rsid w:val="004F51A4"/>
    <w:rsid w:val="004F5562"/>
    <w:rsid w:val="004F58A5"/>
    <w:rsid w:val="004F58D8"/>
    <w:rsid w:val="004F5BAF"/>
    <w:rsid w:val="004F5DBD"/>
    <w:rsid w:val="004F684A"/>
    <w:rsid w:val="004F7076"/>
    <w:rsid w:val="0050039E"/>
    <w:rsid w:val="00500A1D"/>
    <w:rsid w:val="00500F5A"/>
    <w:rsid w:val="005010B3"/>
    <w:rsid w:val="005012C5"/>
    <w:rsid w:val="00502752"/>
    <w:rsid w:val="0050383D"/>
    <w:rsid w:val="0050396F"/>
    <w:rsid w:val="00504710"/>
    <w:rsid w:val="0050571A"/>
    <w:rsid w:val="0050644A"/>
    <w:rsid w:val="0050655A"/>
    <w:rsid w:val="00510494"/>
    <w:rsid w:val="005107D9"/>
    <w:rsid w:val="00510867"/>
    <w:rsid w:val="0051242D"/>
    <w:rsid w:val="00512C5C"/>
    <w:rsid w:val="005138C9"/>
    <w:rsid w:val="00513C90"/>
    <w:rsid w:val="00513E5D"/>
    <w:rsid w:val="005141E8"/>
    <w:rsid w:val="005145C6"/>
    <w:rsid w:val="0051482A"/>
    <w:rsid w:val="00514F1F"/>
    <w:rsid w:val="00516373"/>
    <w:rsid w:val="005170CD"/>
    <w:rsid w:val="00517439"/>
    <w:rsid w:val="00517FCD"/>
    <w:rsid w:val="0052072F"/>
    <w:rsid w:val="00520C04"/>
    <w:rsid w:val="00521599"/>
    <w:rsid w:val="00521E00"/>
    <w:rsid w:val="005221E9"/>
    <w:rsid w:val="00522652"/>
    <w:rsid w:val="00522F64"/>
    <w:rsid w:val="00523F37"/>
    <w:rsid w:val="00524C05"/>
    <w:rsid w:val="00524C0C"/>
    <w:rsid w:val="00525676"/>
    <w:rsid w:val="00525709"/>
    <w:rsid w:val="00525882"/>
    <w:rsid w:val="00525D63"/>
    <w:rsid w:val="005265F9"/>
    <w:rsid w:val="00526AF1"/>
    <w:rsid w:val="00526D0C"/>
    <w:rsid w:val="00526ED4"/>
    <w:rsid w:val="00527A80"/>
    <w:rsid w:val="00527D36"/>
    <w:rsid w:val="0053063A"/>
    <w:rsid w:val="005317BD"/>
    <w:rsid w:val="00531888"/>
    <w:rsid w:val="005323E9"/>
    <w:rsid w:val="005323F7"/>
    <w:rsid w:val="005334EB"/>
    <w:rsid w:val="00533508"/>
    <w:rsid w:val="0053381F"/>
    <w:rsid w:val="00534243"/>
    <w:rsid w:val="00536FDE"/>
    <w:rsid w:val="00537182"/>
    <w:rsid w:val="00537513"/>
    <w:rsid w:val="0053751B"/>
    <w:rsid w:val="00537A45"/>
    <w:rsid w:val="00537D61"/>
    <w:rsid w:val="00537E45"/>
    <w:rsid w:val="00537F80"/>
    <w:rsid w:val="0054087E"/>
    <w:rsid w:val="00540984"/>
    <w:rsid w:val="00540B87"/>
    <w:rsid w:val="00540D8C"/>
    <w:rsid w:val="005412E7"/>
    <w:rsid w:val="0054197B"/>
    <w:rsid w:val="00541F9A"/>
    <w:rsid w:val="005424B7"/>
    <w:rsid w:val="005427C0"/>
    <w:rsid w:val="00542C63"/>
    <w:rsid w:val="00542E8F"/>
    <w:rsid w:val="00542F12"/>
    <w:rsid w:val="00543572"/>
    <w:rsid w:val="005437DE"/>
    <w:rsid w:val="005438A6"/>
    <w:rsid w:val="005439EA"/>
    <w:rsid w:val="00543EA0"/>
    <w:rsid w:val="005442A1"/>
    <w:rsid w:val="005458D5"/>
    <w:rsid w:val="00545B95"/>
    <w:rsid w:val="005466DD"/>
    <w:rsid w:val="005467EB"/>
    <w:rsid w:val="005468F3"/>
    <w:rsid w:val="00546B30"/>
    <w:rsid w:val="00547A30"/>
    <w:rsid w:val="00547C1A"/>
    <w:rsid w:val="005509C0"/>
    <w:rsid w:val="00550D0E"/>
    <w:rsid w:val="00551232"/>
    <w:rsid w:val="0055140B"/>
    <w:rsid w:val="00551B0E"/>
    <w:rsid w:val="00552E25"/>
    <w:rsid w:val="00554A06"/>
    <w:rsid w:val="00554A12"/>
    <w:rsid w:val="00554CC0"/>
    <w:rsid w:val="00555E06"/>
    <w:rsid w:val="005564ED"/>
    <w:rsid w:val="0055668D"/>
    <w:rsid w:val="00556B97"/>
    <w:rsid w:val="00557946"/>
    <w:rsid w:val="00560AB3"/>
    <w:rsid w:val="00560BEC"/>
    <w:rsid w:val="00560D18"/>
    <w:rsid w:val="00560E22"/>
    <w:rsid w:val="00561A67"/>
    <w:rsid w:val="00563E85"/>
    <w:rsid w:val="005641B3"/>
    <w:rsid w:val="00565228"/>
    <w:rsid w:val="005654BB"/>
    <w:rsid w:val="00566326"/>
    <w:rsid w:val="00566487"/>
    <w:rsid w:val="00566C67"/>
    <w:rsid w:val="00566D60"/>
    <w:rsid w:val="0057000E"/>
    <w:rsid w:val="00570339"/>
    <w:rsid w:val="00570EAD"/>
    <w:rsid w:val="00572430"/>
    <w:rsid w:val="005725A1"/>
    <w:rsid w:val="005727CF"/>
    <w:rsid w:val="005738E0"/>
    <w:rsid w:val="00573AA4"/>
    <w:rsid w:val="00573D43"/>
    <w:rsid w:val="0057422D"/>
    <w:rsid w:val="005746DD"/>
    <w:rsid w:val="00574703"/>
    <w:rsid w:val="005749A0"/>
    <w:rsid w:val="00575842"/>
    <w:rsid w:val="005762F0"/>
    <w:rsid w:val="005763FB"/>
    <w:rsid w:val="0057675A"/>
    <w:rsid w:val="005767E9"/>
    <w:rsid w:val="0058095E"/>
    <w:rsid w:val="005814B4"/>
    <w:rsid w:val="00581A71"/>
    <w:rsid w:val="00581B16"/>
    <w:rsid w:val="00581BB1"/>
    <w:rsid w:val="005824D3"/>
    <w:rsid w:val="005826FE"/>
    <w:rsid w:val="00582783"/>
    <w:rsid w:val="005830FC"/>
    <w:rsid w:val="005834CA"/>
    <w:rsid w:val="0058363B"/>
    <w:rsid w:val="00584015"/>
    <w:rsid w:val="00585504"/>
    <w:rsid w:val="005857E4"/>
    <w:rsid w:val="00585C80"/>
    <w:rsid w:val="0058631A"/>
    <w:rsid w:val="005863FB"/>
    <w:rsid w:val="00587259"/>
    <w:rsid w:val="0058792D"/>
    <w:rsid w:val="0059018A"/>
    <w:rsid w:val="005903F0"/>
    <w:rsid w:val="00590CAB"/>
    <w:rsid w:val="00590D62"/>
    <w:rsid w:val="00591113"/>
    <w:rsid w:val="0059199C"/>
    <w:rsid w:val="00592E3F"/>
    <w:rsid w:val="00592ED0"/>
    <w:rsid w:val="00593817"/>
    <w:rsid w:val="00594677"/>
    <w:rsid w:val="00594F62"/>
    <w:rsid w:val="005954B5"/>
    <w:rsid w:val="00596212"/>
    <w:rsid w:val="005965EC"/>
    <w:rsid w:val="005967F1"/>
    <w:rsid w:val="00597574"/>
    <w:rsid w:val="005A0E0A"/>
    <w:rsid w:val="005A1AAF"/>
    <w:rsid w:val="005A1E78"/>
    <w:rsid w:val="005A20CE"/>
    <w:rsid w:val="005A2CB2"/>
    <w:rsid w:val="005A2D07"/>
    <w:rsid w:val="005A2D1A"/>
    <w:rsid w:val="005A2D51"/>
    <w:rsid w:val="005A3674"/>
    <w:rsid w:val="005A3B24"/>
    <w:rsid w:val="005A6F20"/>
    <w:rsid w:val="005A7880"/>
    <w:rsid w:val="005B0F50"/>
    <w:rsid w:val="005B2F0D"/>
    <w:rsid w:val="005B3937"/>
    <w:rsid w:val="005B4110"/>
    <w:rsid w:val="005B4A59"/>
    <w:rsid w:val="005B4CFC"/>
    <w:rsid w:val="005B5E94"/>
    <w:rsid w:val="005B69C3"/>
    <w:rsid w:val="005B6E3C"/>
    <w:rsid w:val="005B7068"/>
    <w:rsid w:val="005B7764"/>
    <w:rsid w:val="005C0BBF"/>
    <w:rsid w:val="005C0CBC"/>
    <w:rsid w:val="005C2924"/>
    <w:rsid w:val="005C3932"/>
    <w:rsid w:val="005C3B4A"/>
    <w:rsid w:val="005C3E62"/>
    <w:rsid w:val="005C3F1C"/>
    <w:rsid w:val="005C4E6A"/>
    <w:rsid w:val="005C50DC"/>
    <w:rsid w:val="005C5181"/>
    <w:rsid w:val="005C518B"/>
    <w:rsid w:val="005C5BE9"/>
    <w:rsid w:val="005C6891"/>
    <w:rsid w:val="005C6952"/>
    <w:rsid w:val="005C6CA4"/>
    <w:rsid w:val="005C75DF"/>
    <w:rsid w:val="005D0D3D"/>
    <w:rsid w:val="005D148A"/>
    <w:rsid w:val="005D161D"/>
    <w:rsid w:val="005D19C9"/>
    <w:rsid w:val="005D21D1"/>
    <w:rsid w:val="005D223A"/>
    <w:rsid w:val="005D375A"/>
    <w:rsid w:val="005D402E"/>
    <w:rsid w:val="005D44B5"/>
    <w:rsid w:val="005D52FF"/>
    <w:rsid w:val="005D562D"/>
    <w:rsid w:val="005D5A5F"/>
    <w:rsid w:val="005D60D9"/>
    <w:rsid w:val="005D7971"/>
    <w:rsid w:val="005E0514"/>
    <w:rsid w:val="005E0B26"/>
    <w:rsid w:val="005E0DDA"/>
    <w:rsid w:val="005E1446"/>
    <w:rsid w:val="005E1A04"/>
    <w:rsid w:val="005E1C16"/>
    <w:rsid w:val="005E2A95"/>
    <w:rsid w:val="005E2ABC"/>
    <w:rsid w:val="005E35A0"/>
    <w:rsid w:val="005E391E"/>
    <w:rsid w:val="005E3B56"/>
    <w:rsid w:val="005E4189"/>
    <w:rsid w:val="005E4448"/>
    <w:rsid w:val="005E48E3"/>
    <w:rsid w:val="005E48EA"/>
    <w:rsid w:val="005E5081"/>
    <w:rsid w:val="005E6280"/>
    <w:rsid w:val="005F1066"/>
    <w:rsid w:val="005F179F"/>
    <w:rsid w:val="005F3674"/>
    <w:rsid w:val="005F4795"/>
    <w:rsid w:val="005F540B"/>
    <w:rsid w:val="005F5E60"/>
    <w:rsid w:val="005F668A"/>
    <w:rsid w:val="005F6748"/>
    <w:rsid w:val="005F6A94"/>
    <w:rsid w:val="005F6E6A"/>
    <w:rsid w:val="005F71C4"/>
    <w:rsid w:val="005F7822"/>
    <w:rsid w:val="005F795D"/>
    <w:rsid w:val="005F7EED"/>
    <w:rsid w:val="006001FB"/>
    <w:rsid w:val="00600C99"/>
    <w:rsid w:val="00601CD1"/>
    <w:rsid w:val="006021A6"/>
    <w:rsid w:val="00604E45"/>
    <w:rsid w:val="00604FFE"/>
    <w:rsid w:val="006052F6"/>
    <w:rsid w:val="006058D1"/>
    <w:rsid w:val="00606968"/>
    <w:rsid w:val="00606C94"/>
    <w:rsid w:val="00607490"/>
    <w:rsid w:val="006075A3"/>
    <w:rsid w:val="00607EA7"/>
    <w:rsid w:val="006100ED"/>
    <w:rsid w:val="00610C2A"/>
    <w:rsid w:val="006113BC"/>
    <w:rsid w:val="006115BA"/>
    <w:rsid w:val="006120BB"/>
    <w:rsid w:val="00613496"/>
    <w:rsid w:val="00613BD7"/>
    <w:rsid w:val="00613F04"/>
    <w:rsid w:val="0061443A"/>
    <w:rsid w:val="00617714"/>
    <w:rsid w:val="006177BC"/>
    <w:rsid w:val="006177F9"/>
    <w:rsid w:val="0061794C"/>
    <w:rsid w:val="00617DA4"/>
    <w:rsid w:val="00617EAF"/>
    <w:rsid w:val="0062006D"/>
    <w:rsid w:val="00621682"/>
    <w:rsid w:val="00621717"/>
    <w:rsid w:val="006224E5"/>
    <w:rsid w:val="006232D7"/>
    <w:rsid w:val="006233F2"/>
    <w:rsid w:val="00623A19"/>
    <w:rsid w:val="00623F90"/>
    <w:rsid w:val="00624588"/>
    <w:rsid w:val="00624B30"/>
    <w:rsid w:val="00624D90"/>
    <w:rsid w:val="00624E1E"/>
    <w:rsid w:val="006251BC"/>
    <w:rsid w:val="00626BB0"/>
    <w:rsid w:val="00627419"/>
    <w:rsid w:val="0062748E"/>
    <w:rsid w:val="00627672"/>
    <w:rsid w:val="0062796C"/>
    <w:rsid w:val="006302E1"/>
    <w:rsid w:val="0063069E"/>
    <w:rsid w:val="0063080F"/>
    <w:rsid w:val="0063156B"/>
    <w:rsid w:val="00632224"/>
    <w:rsid w:val="006325ED"/>
    <w:rsid w:val="006327A0"/>
    <w:rsid w:val="00632A5E"/>
    <w:rsid w:val="00633102"/>
    <w:rsid w:val="0063313D"/>
    <w:rsid w:val="00633D3A"/>
    <w:rsid w:val="00634258"/>
    <w:rsid w:val="006345FC"/>
    <w:rsid w:val="00635749"/>
    <w:rsid w:val="00635889"/>
    <w:rsid w:val="00635A96"/>
    <w:rsid w:val="00637642"/>
    <w:rsid w:val="00637C68"/>
    <w:rsid w:val="00640297"/>
    <w:rsid w:val="006409C8"/>
    <w:rsid w:val="00640C18"/>
    <w:rsid w:val="006418C2"/>
    <w:rsid w:val="00641CCA"/>
    <w:rsid w:val="00641F8B"/>
    <w:rsid w:val="0064203B"/>
    <w:rsid w:val="00642143"/>
    <w:rsid w:val="00642438"/>
    <w:rsid w:val="00642E19"/>
    <w:rsid w:val="0064319B"/>
    <w:rsid w:val="00643F00"/>
    <w:rsid w:val="00644020"/>
    <w:rsid w:val="00644658"/>
    <w:rsid w:val="00644974"/>
    <w:rsid w:val="006449CA"/>
    <w:rsid w:val="00644B37"/>
    <w:rsid w:val="00644F25"/>
    <w:rsid w:val="00644FF2"/>
    <w:rsid w:val="006454E8"/>
    <w:rsid w:val="00645730"/>
    <w:rsid w:val="00650FBC"/>
    <w:rsid w:val="006512D6"/>
    <w:rsid w:val="00651C59"/>
    <w:rsid w:val="006522DF"/>
    <w:rsid w:val="00652930"/>
    <w:rsid w:val="00652C2E"/>
    <w:rsid w:val="00652FC9"/>
    <w:rsid w:val="006532E7"/>
    <w:rsid w:val="00653DA8"/>
    <w:rsid w:val="00654F56"/>
    <w:rsid w:val="00655F4D"/>
    <w:rsid w:val="00656819"/>
    <w:rsid w:val="00656FBE"/>
    <w:rsid w:val="006600E9"/>
    <w:rsid w:val="0066214E"/>
    <w:rsid w:val="00663139"/>
    <w:rsid w:val="00663696"/>
    <w:rsid w:val="006636E8"/>
    <w:rsid w:val="006638ED"/>
    <w:rsid w:val="006638FF"/>
    <w:rsid w:val="00663F8F"/>
    <w:rsid w:val="00664B08"/>
    <w:rsid w:val="00665215"/>
    <w:rsid w:val="00665BC8"/>
    <w:rsid w:val="00665C0C"/>
    <w:rsid w:val="006667C9"/>
    <w:rsid w:val="006672C8"/>
    <w:rsid w:val="00667B5A"/>
    <w:rsid w:val="006705F0"/>
    <w:rsid w:val="006719E8"/>
    <w:rsid w:val="00671FBA"/>
    <w:rsid w:val="00673265"/>
    <w:rsid w:val="006735FC"/>
    <w:rsid w:val="0067432A"/>
    <w:rsid w:val="00674727"/>
    <w:rsid w:val="006750B9"/>
    <w:rsid w:val="00675134"/>
    <w:rsid w:val="00675280"/>
    <w:rsid w:val="00675B8C"/>
    <w:rsid w:val="00676FA1"/>
    <w:rsid w:val="00676FA5"/>
    <w:rsid w:val="00677885"/>
    <w:rsid w:val="00680D3B"/>
    <w:rsid w:val="006810D8"/>
    <w:rsid w:val="006813FB"/>
    <w:rsid w:val="00681B69"/>
    <w:rsid w:val="00681CE0"/>
    <w:rsid w:val="00681ED1"/>
    <w:rsid w:val="0068246D"/>
    <w:rsid w:val="0068272C"/>
    <w:rsid w:val="00682F4C"/>
    <w:rsid w:val="00683ACE"/>
    <w:rsid w:val="0068435C"/>
    <w:rsid w:val="0068437F"/>
    <w:rsid w:val="00684525"/>
    <w:rsid w:val="0068462A"/>
    <w:rsid w:val="006848F7"/>
    <w:rsid w:val="00685114"/>
    <w:rsid w:val="00685770"/>
    <w:rsid w:val="006858E8"/>
    <w:rsid w:val="00685957"/>
    <w:rsid w:val="006869D6"/>
    <w:rsid w:val="006872E9"/>
    <w:rsid w:val="0069020C"/>
    <w:rsid w:val="00691022"/>
    <w:rsid w:val="006913F5"/>
    <w:rsid w:val="00693B36"/>
    <w:rsid w:val="00694169"/>
    <w:rsid w:val="00694329"/>
    <w:rsid w:val="00694B08"/>
    <w:rsid w:val="00694E60"/>
    <w:rsid w:val="00695DAF"/>
    <w:rsid w:val="00696A2B"/>
    <w:rsid w:val="00696BB3"/>
    <w:rsid w:val="00697B89"/>
    <w:rsid w:val="006A013A"/>
    <w:rsid w:val="006A1171"/>
    <w:rsid w:val="006A1D4F"/>
    <w:rsid w:val="006A2235"/>
    <w:rsid w:val="006A261E"/>
    <w:rsid w:val="006A3260"/>
    <w:rsid w:val="006A3551"/>
    <w:rsid w:val="006A36E0"/>
    <w:rsid w:val="006A39E6"/>
    <w:rsid w:val="006A4B0E"/>
    <w:rsid w:val="006A646A"/>
    <w:rsid w:val="006A7AB2"/>
    <w:rsid w:val="006A7C91"/>
    <w:rsid w:val="006A7CB4"/>
    <w:rsid w:val="006B0B02"/>
    <w:rsid w:val="006B0B71"/>
    <w:rsid w:val="006B132C"/>
    <w:rsid w:val="006B24A8"/>
    <w:rsid w:val="006B2FFB"/>
    <w:rsid w:val="006B3891"/>
    <w:rsid w:val="006B4116"/>
    <w:rsid w:val="006B47DF"/>
    <w:rsid w:val="006B5396"/>
    <w:rsid w:val="006B589F"/>
    <w:rsid w:val="006B5D12"/>
    <w:rsid w:val="006B5DF4"/>
    <w:rsid w:val="006B66B5"/>
    <w:rsid w:val="006B75B7"/>
    <w:rsid w:val="006B7E0C"/>
    <w:rsid w:val="006C0D8D"/>
    <w:rsid w:val="006C106B"/>
    <w:rsid w:val="006C16C2"/>
    <w:rsid w:val="006C21A6"/>
    <w:rsid w:val="006C2BDC"/>
    <w:rsid w:val="006C2CD7"/>
    <w:rsid w:val="006C2D08"/>
    <w:rsid w:val="006C2D3A"/>
    <w:rsid w:val="006C2D6F"/>
    <w:rsid w:val="006C2F4C"/>
    <w:rsid w:val="006C337B"/>
    <w:rsid w:val="006C34F5"/>
    <w:rsid w:val="006C3550"/>
    <w:rsid w:val="006C3637"/>
    <w:rsid w:val="006C3CF4"/>
    <w:rsid w:val="006C45B8"/>
    <w:rsid w:val="006C50AE"/>
    <w:rsid w:val="006C6341"/>
    <w:rsid w:val="006C7AC1"/>
    <w:rsid w:val="006C7CE4"/>
    <w:rsid w:val="006C7F1E"/>
    <w:rsid w:val="006D0BEA"/>
    <w:rsid w:val="006D143D"/>
    <w:rsid w:val="006D152C"/>
    <w:rsid w:val="006D1E24"/>
    <w:rsid w:val="006D2669"/>
    <w:rsid w:val="006D342E"/>
    <w:rsid w:val="006D35DE"/>
    <w:rsid w:val="006D397E"/>
    <w:rsid w:val="006D3AF6"/>
    <w:rsid w:val="006D3BB3"/>
    <w:rsid w:val="006D41D3"/>
    <w:rsid w:val="006D44BC"/>
    <w:rsid w:val="006D45A0"/>
    <w:rsid w:val="006D4E07"/>
    <w:rsid w:val="006D4F6D"/>
    <w:rsid w:val="006D52C4"/>
    <w:rsid w:val="006D5701"/>
    <w:rsid w:val="006D5A08"/>
    <w:rsid w:val="006D5A74"/>
    <w:rsid w:val="006D6D78"/>
    <w:rsid w:val="006D6F0E"/>
    <w:rsid w:val="006E010B"/>
    <w:rsid w:val="006E039F"/>
    <w:rsid w:val="006E07D7"/>
    <w:rsid w:val="006E08E8"/>
    <w:rsid w:val="006E09E0"/>
    <w:rsid w:val="006E1410"/>
    <w:rsid w:val="006E1E5D"/>
    <w:rsid w:val="006E2035"/>
    <w:rsid w:val="006E3093"/>
    <w:rsid w:val="006E30AA"/>
    <w:rsid w:val="006E407D"/>
    <w:rsid w:val="006E42C8"/>
    <w:rsid w:val="006E4356"/>
    <w:rsid w:val="006E51C9"/>
    <w:rsid w:val="006E58EA"/>
    <w:rsid w:val="006E5FCC"/>
    <w:rsid w:val="006E62EC"/>
    <w:rsid w:val="006E6833"/>
    <w:rsid w:val="006E69E9"/>
    <w:rsid w:val="006E6AC8"/>
    <w:rsid w:val="006E7F7A"/>
    <w:rsid w:val="006F08EE"/>
    <w:rsid w:val="006F0C3F"/>
    <w:rsid w:val="006F1952"/>
    <w:rsid w:val="006F1E3A"/>
    <w:rsid w:val="006F2834"/>
    <w:rsid w:val="006F303B"/>
    <w:rsid w:val="006F3160"/>
    <w:rsid w:val="006F36E5"/>
    <w:rsid w:val="006F38F8"/>
    <w:rsid w:val="006F3965"/>
    <w:rsid w:val="006F3E79"/>
    <w:rsid w:val="006F4169"/>
    <w:rsid w:val="006F4227"/>
    <w:rsid w:val="006F430E"/>
    <w:rsid w:val="006F49B3"/>
    <w:rsid w:val="006F5243"/>
    <w:rsid w:val="006F5DBC"/>
    <w:rsid w:val="006F5E84"/>
    <w:rsid w:val="006F602F"/>
    <w:rsid w:val="006F618F"/>
    <w:rsid w:val="006F64F7"/>
    <w:rsid w:val="006F654E"/>
    <w:rsid w:val="006F696B"/>
    <w:rsid w:val="006F729A"/>
    <w:rsid w:val="0070033C"/>
    <w:rsid w:val="0070044C"/>
    <w:rsid w:val="00700784"/>
    <w:rsid w:val="00700826"/>
    <w:rsid w:val="007016FB"/>
    <w:rsid w:val="00702479"/>
    <w:rsid w:val="007032F4"/>
    <w:rsid w:val="0070335B"/>
    <w:rsid w:val="007045BE"/>
    <w:rsid w:val="0070507E"/>
    <w:rsid w:val="00705267"/>
    <w:rsid w:val="00705613"/>
    <w:rsid w:val="00705758"/>
    <w:rsid w:val="007067AA"/>
    <w:rsid w:val="0070688F"/>
    <w:rsid w:val="00706C2F"/>
    <w:rsid w:val="007079D5"/>
    <w:rsid w:val="00707B40"/>
    <w:rsid w:val="00707B94"/>
    <w:rsid w:val="00707D64"/>
    <w:rsid w:val="00710309"/>
    <w:rsid w:val="00710544"/>
    <w:rsid w:val="00710B48"/>
    <w:rsid w:val="00711108"/>
    <w:rsid w:val="00711285"/>
    <w:rsid w:val="00711DCA"/>
    <w:rsid w:val="007141BA"/>
    <w:rsid w:val="0071444B"/>
    <w:rsid w:val="00714502"/>
    <w:rsid w:val="00714EA8"/>
    <w:rsid w:val="0071547D"/>
    <w:rsid w:val="00715866"/>
    <w:rsid w:val="007159BC"/>
    <w:rsid w:val="00715E8B"/>
    <w:rsid w:val="00716016"/>
    <w:rsid w:val="00716D72"/>
    <w:rsid w:val="00717447"/>
    <w:rsid w:val="0071753D"/>
    <w:rsid w:val="007178B9"/>
    <w:rsid w:val="00717FBD"/>
    <w:rsid w:val="00720073"/>
    <w:rsid w:val="007213A3"/>
    <w:rsid w:val="00721814"/>
    <w:rsid w:val="00721B24"/>
    <w:rsid w:val="00721C6C"/>
    <w:rsid w:val="00722DA7"/>
    <w:rsid w:val="00722DF8"/>
    <w:rsid w:val="00723390"/>
    <w:rsid w:val="00723621"/>
    <w:rsid w:val="00723629"/>
    <w:rsid w:val="00723B76"/>
    <w:rsid w:val="00724139"/>
    <w:rsid w:val="007241C6"/>
    <w:rsid w:val="007241DD"/>
    <w:rsid w:val="00724419"/>
    <w:rsid w:val="007244FF"/>
    <w:rsid w:val="00725291"/>
    <w:rsid w:val="007254A9"/>
    <w:rsid w:val="00725CF8"/>
    <w:rsid w:val="007268C7"/>
    <w:rsid w:val="00727060"/>
    <w:rsid w:val="0073108D"/>
    <w:rsid w:val="0073131D"/>
    <w:rsid w:val="00731694"/>
    <w:rsid w:val="00731AAF"/>
    <w:rsid w:val="00732428"/>
    <w:rsid w:val="0073308B"/>
    <w:rsid w:val="00734243"/>
    <w:rsid w:val="00734528"/>
    <w:rsid w:val="00734701"/>
    <w:rsid w:val="00736085"/>
    <w:rsid w:val="00736E22"/>
    <w:rsid w:val="0073749D"/>
    <w:rsid w:val="00737FCF"/>
    <w:rsid w:val="00740450"/>
    <w:rsid w:val="0074077A"/>
    <w:rsid w:val="00740781"/>
    <w:rsid w:val="007408AF"/>
    <w:rsid w:val="00740BF5"/>
    <w:rsid w:val="007413F0"/>
    <w:rsid w:val="00741887"/>
    <w:rsid w:val="007428EB"/>
    <w:rsid w:val="00742F4B"/>
    <w:rsid w:val="0074360F"/>
    <w:rsid w:val="00744BCD"/>
    <w:rsid w:val="00745199"/>
    <w:rsid w:val="007474EF"/>
    <w:rsid w:val="00747834"/>
    <w:rsid w:val="007478F1"/>
    <w:rsid w:val="00750037"/>
    <w:rsid w:val="007502C6"/>
    <w:rsid w:val="0075093E"/>
    <w:rsid w:val="00750C81"/>
    <w:rsid w:val="00751940"/>
    <w:rsid w:val="007519C1"/>
    <w:rsid w:val="00752EBF"/>
    <w:rsid w:val="00752ECF"/>
    <w:rsid w:val="00753781"/>
    <w:rsid w:val="007541D8"/>
    <w:rsid w:val="007546F5"/>
    <w:rsid w:val="0075498D"/>
    <w:rsid w:val="007562B2"/>
    <w:rsid w:val="00756795"/>
    <w:rsid w:val="007568E2"/>
    <w:rsid w:val="007569A6"/>
    <w:rsid w:val="00756E36"/>
    <w:rsid w:val="00757000"/>
    <w:rsid w:val="00757586"/>
    <w:rsid w:val="00757917"/>
    <w:rsid w:val="007602DA"/>
    <w:rsid w:val="00760564"/>
    <w:rsid w:val="00760670"/>
    <w:rsid w:val="007624F4"/>
    <w:rsid w:val="00762CA0"/>
    <w:rsid w:val="00762DB5"/>
    <w:rsid w:val="00763DD8"/>
    <w:rsid w:val="007641F9"/>
    <w:rsid w:val="007643D5"/>
    <w:rsid w:val="007646A4"/>
    <w:rsid w:val="00764B94"/>
    <w:rsid w:val="00764CC8"/>
    <w:rsid w:val="00764E7B"/>
    <w:rsid w:val="007650A3"/>
    <w:rsid w:val="00765E15"/>
    <w:rsid w:val="0076636E"/>
    <w:rsid w:val="00766635"/>
    <w:rsid w:val="0076695D"/>
    <w:rsid w:val="00766D0F"/>
    <w:rsid w:val="0077101B"/>
    <w:rsid w:val="0077183F"/>
    <w:rsid w:val="00772984"/>
    <w:rsid w:val="00772DC4"/>
    <w:rsid w:val="00773825"/>
    <w:rsid w:val="00775443"/>
    <w:rsid w:val="007759F8"/>
    <w:rsid w:val="0077741E"/>
    <w:rsid w:val="00777662"/>
    <w:rsid w:val="00777A7A"/>
    <w:rsid w:val="00777B3E"/>
    <w:rsid w:val="00780174"/>
    <w:rsid w:val="00780995"/>
    <w:rsid w:val="00780C9A"/>
    <w:rsid w:val="00780D62"/>
    <w:rsid w:val="00781C7E"/>
    <w:rsid w:val="00781CF4"/>
    <w:rsid w:val="00781D9C"/>
    <w:rsid w:val="00782300"/>
    <w:rsid w:val="00782919"/>
    <w:rsid w:val="00782D2B"/>
    <w:rsid w:val="00782F1E"/>
    <w:rsid w:val="00783F63"/>
    <w:rsid w:val="00784373"/>
    <w:rsid w:val="007846CD"/>
    <w:rsid w:val="00784A26"/>
    <w:rsid w:val="00785B10"/>
    <w:rsid w:val="00785CF2"/>
    <w:rsid w:val="00786259"/>
    <w:rsid w:val="007870BD"/>
    <w:rsid w:val="00787968"/>
    <w:rsid w:val="0079069D"/>
    <w:rsid w:val="00790FB4"/>
    <w:rsid w:val="0079185F"/>
    <w:rsid w:val="00791DAA"/>
    <w:rsid w:val="00792490"/>
    <w:rsid w:val="00792F32"/>
    <w:rsid w:val="007937A3"/>
    <w:rsid w:val="00793812"/>
    <w:rsid w:val="007938FA"/>
    <w:rsid w:val="0079465D"/>
    <w:rsid w:val="00794FC7"/>
    <w:rsid w:val="0079519F"/>
    <w:rsid w:val="007952BC"/>
    <w:rsid w:val="0079557C"/>
    <w:rsid w:val="00795DB7"/>
    <w:rsid w:val="00795EBF"/>
    <w:rsid w:val="007964DB"/>
    <w:rsid w:val="00797208"/>
    <w:rsid w:val="007978B0"/>
    <w:rsid w:val="007A050B"/>
    <w:rsid w:val="007A05D2"/>
    <w:rsid w:val="007A13FB"/>
    <w:rsid w:val="007A2043"/>
    <w:rsid w:val="007A2316"/>
    <w:rsid w:val="007A2B8D"/>
    <w:rsid w:val="007A4FD8"/>
    <w:rsid w:val="007A52B1"/>
    <w:rsid w:val="007A5DA3"/>
    <w:rsid w:val="007A5E92"/>
    <w:rsid w:val="007A5FE1"/>
    <w:rsid w:val="007A6631"/>
    <w:rsid w:val="007A67BB"/>
    <w:rsid w:val="007A6CD4"/>
    <w:rsid w:val="007A7025"/>
    <w:rsid w:val="007A756A"/>
    <w:rsid w:val="007A7D67"/>
    <w:rsid w:val="007B122D"/>
    <w:rsid w:val="007B234C"/>
    <w:rsid w:val="007B23ED"/>
    <w:rsid w:val="007B26C3"/>
    <w:rsid w:val="007B2B95"/>
    <w:rsid w:val="007B3EE6"/>
    <w:rsid w:val="007B484F"/>
    <w:rsid w:val="007B5489"/>
    <w:rsid w:val="007B5F29"/>
    <w:rsid w:val="007B61A5"/>
    <w:rsid w:val="007B61E2"/>
    <w:rsid w:val="007B64E0"/>
    <w:rsid w:val="007B7529"/>
    <w:rsid w:val="007C043F"/>
    <w:rsid w:val="007C0ADD"/>
    <w:rsid w:val="007C0DB2"/>
    <w:rsid w:val="007C18B2"/>
    <w:rsid w:val="007C2B0D"/>
    <w:rsid w:val="007C2B6B"/>
    <w:rsid w:val="007C2F51"/>
    <w:rsid w:val="007C3370"/>
    <w:rsid w:val="007C39FD"/>
    <w:rsid w:val="007C3C3B"/>
    <w:rsid w:val="007C3D1E"/>
    <w:rsid w:val="007C5AA2"/>
    <w:rsid w:val="007C5B43"/>
    <w:rsid w:val="007C76F8"/>
    <w:rsid w:val="007D052A"/>
    <w:rsid w:val="007D0EB1"/>
    <w:rsid w:val="007D1319"/>
    <w:rsid w:val="007D14A0"/>
    <w:rsid w:val="007D3AA0"/>
    <w:rsid w:val="007D3F30"/>
    <w:rsid w:val="007D41C9"/>
    <w:rsid w:val="007D684E"/>
    <w:rsid w:val="007D6B2C"/>
    <w:rsid w:val="007D6F13"/>
    <w:rsid w:val="007D7D56"/>
    <w:rsid w:val="007E00C3"/>
    <w:rsid w:val="007E0261"/>
    <w:rsid w:val="007E0774"/>
    <w:rsid w:val="007E0C90"/>
    <w:rsid w:val="007E0DB3"/>
    <w:rsid w:val="007E13F8"/>
    <w:rsid w:val="007E1B8D"/>
    <w:rsid w:val="007E2BB3"/>
    <w:rsid w:val="007E2D6F"/>
    <w:rsid w:val="007E369F"/>
    <w:rsid w:val="007E370A"/>
    <w:rsid w:val="007E3788"/>
    <w:rsid w:val="007E378F"/>
    <w:rsid w:val="007E4434"/>
    <w:rsid w:val="007E48BE"/>
    <w:rsid w:val="007E4B17"/>
    <w:rsid w:val="007E5073"/>
    <w:rsid w:val="007E5D30"/>
    <w:rsid w:val="007E6308"/>
    <w:rsid w:val="007E6775"/>
    <w:rsid w:val="007E7BCF"/>
    <w:rsid w:val="007F022C"/>
    <w:rsid w:val="007F13C5"/>
    <w:rsid w:val="007F1835"/>
    <w:rsid w:val="007F1B00"/>
    <w:rsid w:val="007F228B"/>
    <w:rsid w:val="007F3394"/>
    <w:rsid w:val="007F396D"/>
    <w:rsid w:val="007F3D35"/>
    <w:rsid w:val="007F3EC2"/>
    <w:rsid w:val="007F3F2E"/>
    <w:rsid w:val="007F5303"/>
    <w:rsid w:val="007F54A2"/>
    <w:rsid w:val="007F56D4"/>
    <w:rsid w:val="007F5AF0"/>
    <w:rsid w:val="007F7545"/>
    <w:rsid w:val="008012DD"/>
    <w:rsid w:val="00801A0A"/>
    <w:rsid w:val="00802568"/>
    <w:rsid w:val="0080360F"/>
    <w:rsid w:val="008037C9"/>
    <w:rsid w:val="00803824"/>
    <w:rsid w:val="00803BEB"/>
    <w:rsid w:val="00803D2A"/>
    <w:rsid w:val="00804003"/>
    <w:rsid w:val="00804CFB"/>
    <w:rsid w:val="008061B1"/>
    <w:rsid w:val="008076A4"/>
    <w:rsid w:val="008101AB"/>
    <w:rsid w:val="0081048D"/>
    <w:rsid w:val="0081091F"/>
    <w:rsid w:val="00810C96"/>
    <w:rsid w:val="00810CCF"/>
    <w:rsid w:val="00811019"/>
    <w:rsid w:val="008117A6"/>
    <w:rsid w:val="00813180"/>
    <w:rsid w:val="00813874"/>
    <w:rsid w:val="00814F6D"/>
    <w:rsid w:val="00815186"/>
    <w:rsid w:val="00815409"/>
    <w:rsid w:val="00815606"/>
    <w:rsid w:val="00815770"/>
    <w:rsid w:val="008160A6"/>
    <w:rsid w:val="00816F25"/>
    <w:rsid w:val="008176FA"/>
    <w:rsid w:val="00817EBC"/>
    <w:rsid w:val="00817F97"/>
    <w:rsid w:val="0082102B"/>
    <w:rsid w:val="0082182C"/>
    <w:rsid w:val="00821B73"/>
    <w:rsid w:val="00821BF3"/>
    <w:rsid w:val="00821D08"/>
    <w:rsid w:val="00822D56"/>
    <w:rsid w:val="00822D5E"/>
    <w:rsid w:val="008237E3"/>
    <w:rsid w:val="008243A6"/>
    <w:rsid w:val="0082600B"/>
    <w:rsid w:val="00826EF7"/>
    <w:rsid w:val="0082708F"/>
    <w:rsid w:val="00827514"/>
    <w:rsid w:val="00827DB4"/>
    <w:rsid w:val="008305F7"/>
    <w:rsid w:val="00830B43"/>
    <w:rsid w:val="008311EB"/>
    <w:rsid w:val="00832AB8"/>
    <w:rsid w:val="008336D9"/>
    <w:rsid w:val="00833FA6"/>
    <w:rsid w:val="008346C6"/>
    <w:rsid w:val="00834C2D"/>
    <w:rsid w:val="00834EC7"/>
    <w:rsid w:val="0083601F"/>
    <w:rsid w:val="008364CD"/>
    <w:rsid w:val="008366C4"/>
    <w:rsid w:val="008366FA"/>
    <w:rsid w:val="008404FA"/>
    <w:rsid w:val="00840A56"/>
    <w:rsid w:val="00840B3B"/>
    <w:rsid w:val="00841D64"/>
    <w:rsid w:val="00842D79"/>
    <w:rsid w:val="00843140"/>
    <w:rsid w:val="008434E8"/>
    <w:rsid w:val="00843CCC"/>
    <w:rsid w:val="00843D74"/>
    <w:rsid w:val="00844640"/>
    <w:rsid w:val="0084480B"/>
    <w:rsid w:val="00844E52"/>
    <w:rsid w:val="0084550B"/>
    <w:rsid w:val="00845607"/>
    <w:rsid w:val="00845C59"/>
    <w:rsid w:val="00846122"/>
    <w:rsid w:val="0084638D"/>
    <w:rsid w:val="008476A8"/>
    <w:rsid w:val="00847C7A"/>
    <w:rsid w:val="00847E13"/>
    <w:rsid w:val="0085021E"/>
    <w:rsid w:val="00850552"/>
    <w:rsid w:val="00850909"/>
    <w:rsid w:val="00850BA3"/>
    <w:rsid w:val="0085134A"/>
    <w:rsid w:val="00851499"/>
    <w:rsid w:val="0085193D"/>
    <w:rsid w:val="00851D1A"/>
    <w:rsid w:val="00851E43"/>
    <w:rsid w:val="00852127"/>
    <w:rsid w:val="008525D3"/>
    <w:rsid w:val="00852A2C"/>
    <w:rsid w:val="00854ED5"/>
    <w:rsid w:val="00854F88"/>
    <w:rsid w:val="008555A1"/>
    <w:rsid w:val="00855A98"/>
    <w:rsid w:val="00856C28"/>
    <w:rsid w:val="00857B6D"/>
    <w:rsid w:val="00857DD4"/>
    <w:rsid w:val="0086013D"/>
    <w:rsid w:val="00860A2E"/>
    <w:rsid w:val="00860B24"/>
    <w:rsid w:val="0086120A"/>
    <w:rsid w:val="0086169F"/>
    <w:rsid w:val="008627BA"/>
    <w:rsid w:val="00862ABE"/>
    <w:rsid w:val="00863094"/>
    <w:rsid w:val="0086393B"/>
    <w:rsid w:val="008645F0"/>
    <w:rsid w:val="0086551E"/>
    <w:rsid w:val="008658F9"/>
    <w:rsid w:val="0086739C"/>
    <w:rsid w:val="00867843"/>
    <w:rsid w:val="00867AA8"/>
    <w:rsid w:val="00870111"/>
    <w:rsid w:val="008705F8"/>
    <w:rsid w:val="0087095E"/>
    <w:rsid w:val="00870EFD"/>
    <w:rsid w:val="00870F89"/>
    <w:rsid w:val="0087171D"/>
    <w:rsid w:val="008717F7"/>
    <w:rsid w:val="00871C45"/>
    <w:rsid w:val="00872173"/>
    <w:rsid w:val="00872514"/>
    <w:rsid w:val="00872ED2"/>
    <w:rsid w:val="00873209"/>
    <w:rsid w:val="00873AB3"/>
    <w:rsid w:val="008740A0"/>
    <w:rsid w:val="008741A8"/>
    <w:rsid w:val="00874D5C"/>
    <w:rsid w:val="008759AA"/>
    <w:rsid w:val="008759F9"/>
    <w:rsid w:val="008767A7"/>
    <w:rsid w:val="00876840"/>
    <w:rsid w:val="00876FA3"/>
    <w:rsid w:val="0087787C"/>
    <w:rsid w:val="00877AE3"/>
    <w:rsid w:val="00880094"/>
    <w:rsid w:val="0088068D"/>
    <w:rsid w:val="008806A2"/>
    <w:rsid w:val="008806AE"/>
    <w:rsid w:val="00884134"/>
    <w:rsid w:val="0088449F"/>
    <w:rsid w:val="00884A53"/>
    <w:rsid w:val="008853DB"/>
    <w:rsid w:val="00885837"/>
    <w:rsid w:val="00886247"/>
    <w:rsid w:val="008869DC"/>
    <w:rsid w:val="00887E35"/>
    <w:rsid w:val="00887F8E"/>
    <w:rsid w:val="008900DD"/>
    <w:rsid w:val="00892318"/>
    <w:rsid w:val="0089233A"/>
    <w:rsid w:val="00892599"/>
    <w:rsid w:val="00892E78"/>
    <w:rsid w:val="00892ED6"/>
    <w:rsid w:val="00893020"/>
    <w:rsid w:val="00893717"/>
    <w:rsid w:val="00893F17"/>
    <w:rsid w:val="0089423F"/>
    <w:rsid w:val="00894410"/>
    <w:rsid w:val="00894423"/>
    <w:rsid w:val="00894D03"/>
    <w:rsid w:val="0089527F"/>
    <w:rsid w:val="0089531F"/>
    <w:rsid w:val="0089546B"/>
    <w:rsid w:val="008958C4"/>
    <w:rsid w:val="008962E6"/>
    <w:rsid w:val="00896DFD"/>
    <w:rsid w:val="00897046"/>
    <w:rsid w:val="008975BA"/>
    <w:rsid w:val="008A1D70"/>
    <w:rsid w:val="008A1EA3"/>
    <w:rsid w:val="008A336E"/>
    <w:rsid w:val="008A43EE"/>
    <w:rsid w:val="008A446E"/>
    <w:rsid w:val="008A4673"/>
    <w:rsid w:val="008A4DC0"/>
    <w:rsid w:val="008A5D9F"/>
    <w:rsid w:val="008A6129"/>
    <w:rsid w:val="008A6672"/>
    <w:rsid w:val="008A7150"/>
    <w:rsid w:val="008A7C6C"/>
    <w:rsid w:val="008B0347"/>
    <w:rsid w:val="008B081B"/>
    <w:rsid w:val="008B114B"/>
    <w:rsid w:val="008B13DD"/>
    <w:rsid w:val="008B1A01"/>
    <w:rsid w:val="008B1D8F"/>
    <w:rsid w:val="008B20D8"/>
    <w:rsid w:val="008B233F"/>
    <w:rsid w:val="008B2396"/>
    <w:rsid w:val="008B3F1E"/>
    <w:rsid w:val="008B40EE"/>
    <w:rsid w:val="008B501C"/>
    <w:rsid w:val="008B522D"/>
    <w:rsid w:val="008B5A56"/>
    <w:rsid w:val="008B6212"/>
    <w:rsid w:val="008B6629"/>
    <w:rsid w:val="008B6E39"/>
    <w:rsid w:val="008B6EA3"/>
    <w:rsid w:val="008B759D"/>
    <w:rsid w:val="008B7F3F"/>
    <w:rsid w:val="008C080C"/>
    <w:rsid w:val="008C0F52"/>
    <w:rsid w:val="008C1963"/>
    <w:rsid w:val="008C1B17"/>
    <w:rsid w:val="008C1CC4"/>
    <w:rsid w:val="008C2660"/>
    <w:rsid w:val="008C2AB3"/>
    <w:rsid w:val="008C2FA6"/>
    <w:rsid w:val="008C345A"/>
    <w:rsid w:val="008C352F"/>
    <w:rsid w:val="008C5DA1"/>
    <w:rsid w:val="008C5E52"/>
    <w:rsid w:val="008C7A04"/>
    <w:rsid w:val="008C7BAA"/>
    <w:rsid w:val="008D0E78"/>
    <w:rsid w:val="008D1696"/>
    <w:rsid w:val="008D360D"/>
    <w:rsid w:val="008D4BFB"/>
    <w:rsid w:val="008D4CA1"/>
    <w:rsid w:val="008D4E1F"/>
    <w:rsid w:val="008D5278"/>
    <w:rsid w:val="008D5AC4"/>
    <w:rsid w:val="008D6C56"/>
    <w:rsid w:val="008D719A"/>
    <w:rsid w:val="008D72CC"/>
    <w:rsid w:val="008D756B"/>
    <w:rsid w:val="008D75A7"/>
    <w:rsid w:val="008D7FBC"/>
    <w:rsid w:val="008E0BC7"/>
    <w:rsid w:val="008E0FAC"/>
    <w:rsid w:val="008E16BF"/>
    <w:rsid w:val="008E1975"/>
    <w:rsid w:val="008E27EE"/>
    <w:rsid w:val="008E2832"/>
    <w:rsid w:val="008E2AA5"/>
    <w:rsid w:val="008E2ECA"/>
    <w:rsid w:val="008E3081"/>
    <w:rsid w:val="008E3136"/>
    <w:rsid w:val="008E3F8A"/>
    <w:rsid w:val="008E5127"/>
    <w:rsid w:val="008E5643"/>
    <w:rsid w:val="008E5B91"/>
    <w:rsid w:val="008E6572"/>
    <w:rsid w:val="008E66CE"/>
    <w:rsid w:val="008E6F07"/>
    <w:rsid w:val="008E6FB7"/>
    <w:rsid w:val="008E71F3"/>
    <w:rsid w:val="008E72A8"/>
    <w:rsid w:val="008E73A0"/>
    <w:rsid w:val="008E769C"/>
    <w:rsid w:val="008E7B73"/>
    <w:rsid w:val="008F0B24"/>
    <w:rsid w:val="008F2190"/>
    <w:rsid w:val="008F2B3B"/>
    <w:rsid w:val="008F3135"/>
    <w:rsid w:val="008F3938"/>
    <w:rsid w:val="008F3B57"/>
    <w:rsid w:val="008F3D3F"/>
    <w:rsid w:val="008F4BC0"/>
    <w:rsid w:val="008F5847"/>
    <w:rsid w:val="008F5E4B"/>
    <w:rsid w:val="008F7016"/>
    <w:rsid w:val="00900889"/>
    <w:rsid w:val="00901861"/>
    <w:rsid w:val="00901A55"/>
    <w:rsid w:val="009026FE"/>
    <w:rsid w:val="00902F7D"/>
    <w:rsid w:val="00903094"/>
    <w:rsid w:val="009037F4"/>
    <w:rsid w:val="00903A80"/>
    <w:rsid w:val="00903B17"/>
    <w:rsid w:val="00903CF3"/>
    <w:rsid w:val="00903FBF"/>
    <w:rsid w:val="00904023"/>
    <w:rsid w:val="00904925"/>
    <w:rsid w:val="00904D49"/>
    <w:rsid w:val="00904E15"/>
    <w:rsid w:val="00905DA1"/>
    <w:rsid w:val="0090667B"/>
    <w:rsid w:val="009068D2"/>
    <w:rsid w:val="00906CB7"/>
    <w:rsid w:val="009077F1"/>
    <w:rsid w:val="00907E97"/>
    <w:rsid w:val="00907EB5"/>
    <w:rsid w:val="009100EC"/>
    <w:rsid w:val="0091042A"/>
    <w:rsid w:val="00910964"/>
    <w:rsid w:val="0091099B"/>
    <w:rsid w:val="00910C83"/>
    <w:rsid w:val="009115D0"/>
    <w:rsid w:val="0091243A"/>
    <w:rsid w:val="00913327"/>
    <w:rsid w:val="00914E2A"/>
    <w:rsid w:val="009151D2"/>
    <w:rsid w:val="00915305"/>
    <w:rsid w:val="0091628D"/>
    <w:rsid w:val="0091645A"/>
    <w:rsid w:val="009168AB"/>
    <w:rsid w:val="00917FB8"/>
    <w:rsid w:val="00917FE7"/>
    <w:rsid w:val="00920216"/>
    <w:rsid w:val="009205CC"/>
    <w:rsid w:val="00920E3E"/>
    <w:rsid w:val="009211CA"/>
    <w:rsid w:val="0092253C"/>
    <w:rsid w:val="0092263F"/>
    <w:rsid w:val="009239E4"/>
    <w:rsid w:val="00923B29"/>
    <w:rsid w:val="00924363"/>
    <w:rsid w:val="00925052"/>
    <w:rsid w:val="0092514D"/>
    <w:rsid w:val="009256CB"/>
    <w:rsid w:val="00925860"/>
    <w:rsid w:val="00925B0E"/>
    <w:rsid w:val="00926EAF"/>
    <w:rsid w:val="0092714C"/>
    <w:rsid w:val="00927B58"/>
    <w:rsid w:val="00927C4A"/>
    <w:rsid w:val="00927CB1"/>
    <w:rsid w:val="00930276"/>
    <w:rsid w:val="00930279"/>
    <w:rsid w:val="00931A76"/>
    <w:rsid w:val="00931E70"/>
    <w:rsid w:val="00933C13"/>
    <w:rsid w:val="00933E1E"/>
    <w:rsid w:val="00934020"/>
    <w:rsid w:val="00934332"/>
    <w:rsid w:val="0093488A"/>
    <w:rsid w:val="00934BDF"/>
    <w:rsid w:val="009350F1"/>
    <w:rsid w:val="00935B47"/>
    <w:rsid w:val="009361B4"/>
    <w:rsid w:val="00936810"/>
    <w:rsid w:val="00936E8F"/>
    <w:rsid w:val="00937659"/>
    <w:rsid w:val="00937CA8"/>
    <w:rsid w:val="00937CB8"/>
    <w:rsid w:val="00940C0C"/>
    <w:rsid w:val="009410A5"/>
    <w:rsid w:val="00941307"/>
    <w:rsid w:val="00941484"/>
    <w:rsid w:val="00941A43"/>
    <w:rsid w:val="00941F8D"/>
    <w:rsid w:val="00942674"/>
    <w:rsid w:val="0094337E"/>
    <w:rsid w:val="00943455"/>
    <w:rsid w:val="00943BA8"/>
    <w:rsid w:val="00944226"/>
    <w:rsid w:val="00947399"/>
    <w:rsid w:val="009474C0"/>
    <w:rsid w:val="00947FB1"/>
    <w:rsid w:val="0095034D"/>
    <w:rsid w:val="00950377"/>
    <w:rsid w:val="00950799"/>
    <w:rsid w:val="00951372"/>
    <w:rsid w:val="00951F02"/>
    <w:rsid w:val="009528CB"/>
    <w:rsid w:val="00952B98"/>
    <w:rsid w:val="0095316C"/>
    <w:rsid w:val="00953C29"/>
    <w:rsid w:val="00955160"/>
    <w:rsid w:val="00955A82"/>
    <w:rsid w:val="00955D41"/>
    <w:rsid w:val="009562B4"/>
    <w:rsid w:val="00956779"/>
    <w:rsid w:val="0096033D"/>
    <w:rsid w:val="00961A9C"/>
    <w:rsid w:val="00962CB0"/>
    <w:rsid w:val="009630AC"/>
    <w:rsid w:val="00963390"/>
    <w:rsid w:val="009637C8"/>
    <w:rsid w:val="00964098"/>
    <w:rsid w:val="00964215"/>
    <w:rsid w:val="00964C83"/>
    <w:rsid w:val="00964EAE"/>
    <w:rsid w:val="009658C5"/>
    <w:rsid w:val="00965F20"/>
    <w:rsid w:val="00967492"/>
    <w:rsid w:val="009708E1"/>
    <w:rsid w:val="009708E5"/>
    <w:rsid w:val="00970B89"/>
    <w:rsid w:val="00971D21"/>
    <w:rsid w:val="009725EA"/>
    <w:rsid w:val="00972AFD"/>
    <w:rsid w:val="00972FF2"/>
    <w:rsid w:val="00974A18"/>
    <w:rsid w:val="00974BA4"/>
    <w:rsid w:val="00974E1D"/>
    <w:rsid w:val="009757A3"/>
    <w:rsid w:val="00976750"/>
    <w:rsid w:val="00976D02"/>
    <w:rsid w:val="009774E6"/>
    <w:rsid w:val="00980265"/>
    <w:rsid w:val="0098146F"/>
    <w:rsid w:val="00981642"/>
    <w:rsid w:val="00981F1D"/>
    <w:rsid w:val="00982023"/>
    <w:rsid w:val="009825A4"/>
    <w:rsid w:val="009825E2"/>
    <w:rsid w:val="00982AD0"/>
    <w:rsid w:val="00982D0A"/>
    <w:rsid w:val="00982FFA"/>
    <w:rsid w:val="009833B4"/>
    <w:rsid w:val="00983849"/>
    <w:rsid w:val="0098517C"/>
    <w:rsid w:val="009857CB"/>
    <w:rsid w:val="009859EE"/>
    <w:rsid w:val="00985F1E"/>
    <w:rsid w:val="00986032"/>
    <w:rsid w:val="00986A21"/>
    <w:rsid w:val="00987089"/>
    <w:rsid w:val="009876A1"/>
    <w:rsid w:val="00990935"/>
    <w:rsid w:val="009924F7"/>
    <w:rsid w:val="00992ABA"/>
    <w:rsid w:val="00992FA8"/>
    <w:rsid w:val="00993293"/>
    <w:rsid w:val="00993F53"/>
    <w:rsid w:val="00994455"/>
    <w:rsid w:val="00994818"/>
    <w:rsid w:val="00995F41"/>
    <w:rsid w:val="00995FC5"/>
    <w:rsid w:val="00995FF4"/>
    <w:rsid w:val="00996144"/>
    <w:rsid w:val="00996400"/>
    <w:rsid w:val="009A0E9D"/>
    <w:rsid w:val="009A179A"/>
    <w:rsid w:val="009A1E1A"/>
    <w:rsid w:val="009A2579"/>
    <w:rsid w:val="009A28CC"/>
    <w:rsid w:val="009A2E91"/>
    <w:rsid w:val="009A31A0"/>
    <w:rsid w:val="009A42F0"/>
    <w:rsid w:val="009A4AD1"/>
    <w:rsid w:val="009A4CC8"/>
    <w:rsid w:val="009A6653"/>
    <w:rsid w:val="009A6A24"/>
    <w:rsid w:val="009A7B91"/>
    <w:rsid w:val="009B0AD8"/>
    <w:rsid w:val="009B0B58"/>
    <w:rsid w:val="009B13F5"/>
    <w:rsid w:val="009B1A0C"/>
    <w:rsid w:val="009B27F9"/>
    <w:rsid w:val="009B3845"/>
    <w:rsid w:val="009B38AC"/>
    <w:rsid w:val="009B38E6"/>
    <w:rsid w:val="009B43E8"/>
    <w:rsid w:val="009B4548"/>
    <w:rsid w:val="009B499C"/>
    <w:rsid w:val="009B5532"/>
    <w:rsid w:val="009B5F5B"/>
    <w:rsid w:val="009B654D"/>
    <w:rsid w:val="009B6624"/>
    <w:rsid w:val="009B6684"/>
    <w:rsid w:val="009B6A04"/>
    <w:rsid w:val="009B6DDD"/>
    <w:rsid w:val="009B7E9E"/>
    <w:rsid w:val="009C06CA"/>
    <w:rsid w:val="009C1212"/>
    <w:rsid w:val="009C121B"/>
    <w:rsid w:val="009C2128"/>
    <w:rsid w:val="009C2488"/>
    <w:rsid w:val="009C345A"/>
    <w:rsid w:val="009C43DD"/>
    <w:rsid w:val="009C4451"/>
    <w:rsid w:val="009C4671"/>
    <w:rsid w:val="009C5077"/>
    <w:rsid w:val="009C5CF6"/>
    <w:rsid w:val="009C60CD"/>
    <w:rsid w:val="009C694A"/>
    <w:rsid w:val="009C7045"/>
    <w:rsid w:val="009C743C"/>
    <w:rsid w:val="009C74F1"/>
    <w:rsid w:val="009D0209"/>
    <w:rsid w:val="009D05AE"/>
    <w:rsid w:val="009D0C39"/>
    <w:rsid w:val="009D0D05"/>
    <w:rsid w:val="009D160A"/>
    <w:rsid w:val="009D1D18"/>
    <w:rsid w:val="009D2815"/>
    <w:rsid w:val="009D33CA"/>
    <w:rsid w:val="009D3615"/>
    <w:rsid w:val="009D37A3"/>
    <w:rsid w:val="009D451A"/>
    <w:rsid w:val="009D4F5E"/>
    <w:rsid w:val="009D516C"/>
    <w:rsid w:val="009D5BEF"/>
    <w:rsid w:val="009D656A"/>
    <w:rsid w:val="009D678B"/>
    <w:rsid w:val="009D67ED"/>
    <w:rsid w:val="009D6C47"/>
    <w:rsid w:val="009D6FCD"/>
    <w:rsid w:val="009D7B72"/>
    <w:rsid w:val="009D7E98"/>
    <w:rsid w:val="009E0BB4"/>
    <w:rsid w:val="009E0CA1"/>
    <w:rsid w:val="009E0F1A"/>
    <w:rsid w:val="009E1820"/>
    <w:rsid w:val="009E2890"/>
    <w:rsid w:val="009E2922"/>
    <w:rsid w:val="009E3024"/>
    <w:rsid w:val="009E314D"/>
    <w:rsid w:val="009E3722"/>
    <w:rsid w:val="009E5B73"/>
    <w:rsid w:val="009E5C4C"/>
    <w:rsid w:val="009E5D44"/>
    <w:rsid w:val="009E67F5"/>
    <w:rsid w:val="009E6A92"/>
    <w:rsid w:val="009E7BC8"/>
    <w:rsid w:val="009F00FA"/>
    <w:rsid w:val="009F18FF"/>
    <w:rsid w:val="009F1959"/>
    <w:rsid w:val="009F1978"/>
    <w:rsid w:val="009F1CDA"/>
    <w:rsid w:val="009F2F84"/>
    <w:rsid w:val="009F3DE6"/>
    <w:rsid w:val="009F404B"/>
    <w:rsid w:val="009F4D57"/>
    <w:rsid w:val="009F4EC2"/>
    <w:rsid w:val="009F70DB"/>
    <w:rsid w:val="009F71C2"/>
    <w:rsid w:val="009F73C0"/>
    <w:rsid w:val="00A0024D"/>
    <w:rsid w:val="00A00B8C"/>
    <w:rsid w:val="00A00CF9"/>
    <w:rsid w:val="00A00D8E"/>
    <w:rsid w:val="00A0119B"/>
    <w:rsid w:val="00A0228B"/>
    <w:rsid w:val="00A0234F"/>
    <w:rsid w:val="00A02CC0"/>
    <w:rsid w:val="00A03363"/>
    <w:rsid w:val="00A03C00"/>
    <w:rsid w:val="00A04179"/>
    <w:rsid w:val="00A0693A"/>
    <w:rsid w:val="00A0694F"/>
    <w:rsid w:val="00A06BF2"/>
    <w:rsid w:val="00A06CBC"/>
    <w:rsid w:val="00A070E4"/>
    <w:rsid w:val="00A07670"/>
    <w:rsid w:val="00A07E84"/>
    <w:rsid w:val="00A1041B"/>
    <w:rsid w:val="00A11920"/>
    <w:rsid w:val="00A1369E"/>
    <w:rsid w:val="00A152B6"/>
    <w:rsid w:val="00A15B9F"/>
    <w:rsid w:val="00A162FA"/>
    <w:rsid w:val="00A169A9"/>
    <w:rsid w:val="00A16FD1"/>
    <w:rsid w:val="00A170EB"/>
    <w:rsid w:val="00A171A6"/>
    <w:rsid w:val="00A17778"/>
    <w:rsid w:val="00A178DB"/>
    <w:rsid w:val="00A202F8"/>
    <w:rsid w:val="00A2060A"/>
    <w:rsid w:val="00A20DA0"/>
    <w:rsid w:val="00A20DEA"/>
    <w:rsid w:val="00A22147"/>
    <w:rsid w:val="00A2222B"/>
    <w:rsid w:val="00A22341"/>
    <w:rsid w:val="00A22D98"/>
    <w:rsid w:val="00A23AB5"/>
    <w:rsid w:val="00A24648"/>
    <w:rsid w:val="00A24880"/>
    <w:rsid w:val="00A25AE4"/>
    <w:rsid w:val="00A25E4E"/>
    <w:rsid w:val="00A26052"/>
    <w:rsid w:val="00A26A02"/>
    <w:rsid w:val="00A26CC5"/>
    <w:rsid w:val="00A2709B"/>
    <w:rsid w:val="00A2774E"/>
    <w:rsid w:val="00A278D4"/>
    <w:rsid w:val="00A27F41"/>
    <w:rsid w:val="00A3148C"/>
    <w:rsid w:val="00A315C0"/>
    <w:rsid w:val="00A3251C"/>
    <w:rsid w:val="00A330AC"/>
    <w:rsid w:val="00A33367"/>
    <w:rsid w:val="00A334C0"/>
    <w:rsid w:val="00A335F6"/>
    <w:rsid w:val="00A33923"/>
    <w:rsid w:val="00A33DF3"/>
    <w:rsid w:val="00A35DF4"/>
    <w:rsid w:val="00A36997"/>
    <w:rsid w:val="00A36E60"/>
    <w:rsid w:val="00A37121"/>
    <w:rsid w:val="00A3795D"/>
    <w:rsid w:val="00A40A34"/>
    <w:rsid w:val="00A40EBE"/>
    <w:rsid w:val="00A431A2"/>
    <w:rsid w:val="00A44990"/>
    <w:rsid w:val="00A44C44"/>
    <w:rsid w:val="00A44FFD"/>
    <w:rsid w:val="00A45191"/>
    <w:rsid w:val="00A4529E"/>
    <w:rsid w:val="00A452AA"/>
    <w:rsid w:val="00A45516"/>
    <w:rsid w:val="00A4615F"/>
    <w:rsid w:val="00A463A3"/>
    <w:rsid w:val="00A46624"/>
    <w:rsid w:val="00A47FEA"/>
    <w:rsid w:val="00A50DF7"/>
    <w:rsid w:val="00A51682"/>
    <w:rsid w:val="00A516A0"/>
    <w:rsid w:val="00A51B96"/>
    <w:rsid w:val="00A52143"/>
    <w:rsid w:val="00A52A01"/>
    <w:rsid w:val="00A52DBE"/>
    <w:rsid w:val="00A53107"/>
    <w:rsid w:val="00A53D93"/>
    <w:rsid w:val="00A542E2"/>
    <w:rsid w:val="00A56982"/>
    <w:rsid w:val="00A56CFC"/>
    <w:rsid w:val="00A56E3B"/>
    <w:rsid w:val="00A5768E"/>
    <w:rsid w:val="00A60D44"/>
    <w:rsid w:val="00A60EB4"/>
    <w:rsid w:val="00A61525"/>
    <w:rsid w:val="00A61AE7"/>
    <w:rsid w:val="00A61B94"/>
    <w:rsid w:val="00A6251D"/>
    <w:rsid w:val="00A62934"/>
    <w:rsid w:val="00A63306"/>
    <w:rsid w:val="00A6444A"/>
    <w:rsid w:val="00A646C8"/>
    <w:rsid w:val="00A64F15"/>
    <w:rsid w:val="00A654E2"/>
    <w:rsid w:val="00A664B8"/>
    <w:rsid w:val="00A668E7"/>
    <w:rsid w:val="00A669DB"/>
    <w:rsid w:val="00A67270"/>
    <w:rsid w:val="00A67548"/>
    <w:rsid w:val="00A67F13"/>
    <w:rsid w:val="00A70C99"/>
    <w:rsid w:val="00A70D13"/>
    <w:rsid w:val="00A70D56"/>
    <w:rsid w:val="00A713ED"/>
    <w:rsid w:val="00A72E56"/>
    <w:rsid w:val="00A73AAB"/>
    <w:rsid w:val="00A73ACE"/>
    <w:rsid w:val="00A747C8"/>
    <w:rsid w:val="00A74C33"/>
    <w:rsid w:val="00A74CD9"/>
    <w:rsid w:val="00A7543A"/>
    <w:rsid w:val="00A77F3A"/>
    <w:rsid w:val="00A80169"/>
    <w:rsid w:val="00A81097"/>
    <w:rsid w:val="00A81258"/>
    <w:rsid w:val="00A8129F"/>
    <w:rsid w:val="00A819C8"/>
    <w:rsid w:val="00A82D17"/>
    <w:rsid w:val="00A84EBA"/>
    <w:rsid w:val="00A850B6"/>
    <w:rsid w:val="00A86154"/>
    <w:rsid w:val="00A8699B"/>
    <w:rsid w:val="00A87002"/>
    <w:rsid w:val="00A87B0D"/>
    <w:rsid w:val="00A87FCC"/>
    <w:rsid w:val="00A9086E"/>
    <w:rsid w:val="00A90C98"/>
    <w:rsid w:val="00A918FD"/>
    <w:rsid w:val="00A91B37"/>
    <w:rsid w:val="00A9203A"/>
    <w:rsid w:val="00A92D04"/>
    <w:rsid w:val="00A93691"/>
    <w:rsid w:val="00A93F38"/>
    <w:rsid w:val="00A93FB7"/>
    <w:rsid w:val="00A94498"/>
    <w:rsid w:val="00A94BE5"/>
    <w:rsid w:val="00A94BFC"/>
    <w:rsid w:val="00A94CB3"/>
    <w:rsid w:val="00A94E5D"/>
    <w:rsid w:val="00A95BD0"/>
    <w:rsid w:val="00A963F9"/>
    <w:rsid w:val="00A96ECE"/>
    <w:rsid w:val="00A96FA6"/>
    <w:rsid w:val="00A97B9B"/>
    <w:rsid w:val="00AA0C0C"/>
    <w:rsid w:val="00AA148D"/>
    <w:rsid w:val="00AA20EA"/>
    <w:rsid w:val="00AA2997"/>
    <w:rsid w:val="00AA3089"/>
    <w:rsid w:val="00AA3965"/>
    <w:rsid w:val="00AA4A88"/>
    <w:rsid w:val="00AA60FB"/>
    <w:rsid w:val="00AA6172"/>
    <w:rsid w:val="00AA701B"/>
    <w:rsid w:val="00AA7032"/>
    <w:rsid w:val="00AA7196"/>
    <w:rsid w:val="00AA73B2"/>
    <w:rsid w:val="00AA7909"/>
    <w:rsid w:val="00AA7AF1"/>
    <w:rsid w:val="00AA7F99"/>
    <w:rsid w:val="00AB0E51"/>
    <w:rsid w:val="00AB2562"/>
    <w:rsid w:val="00AB2D7F"/>
    <w:rsid w:val="00AB31AC"/>
    <w:rsid w:val="00AB354D"/>
    <w:rsid w:val="00AB3808"/>
    <w:rsid w:val="00AB3851"/>
    <w:rsid w:val="00AB3DEA"/>
    <w:rsid w:val="00AB4875"/>
    <w:rsid w:val="00AB523F"/>
    <w:rsid w:val="00AB5E7D"/>
    <w:rsid w:val="00AB5EBA"/>
    <w:rsid w:val="00AB625B"/>
    <w:rsid w:val="00AB6914"/>
    <w:rsid w:val="00AB6F37"/>
    <w:rsid w:val="00AB7A76"/>
    <w:rsid w:val="00AC0357"/>
    <w:rsid w:val="00AC09E0"/>
    <w:rsid w:val="00AC142E"/>
    <w:rsid w:val="00AC1FC7"/>
    <w:rsid w:val="00AC25D4"/>
    <w:rsid w:val="00AC2745"/>
    <w:rsid w:val="00AC27D3"/>
    <w:rsid w:val="00AC2F5C"/>
    <w:rsid w:val="00AC34E1"/>
    <w:rsid w:val="00AC565E"/>
    <w:rsid w:val="00AC57D4"/>
    <w:rsid w:val="00AC59E7"/>
    <w:rsid w:val="00AC6BBC"/>
    <w:rsid w:val="00AD0074"/>
    <w:rsid w:val="00AD0105"/>
    <w:rsid w:val="00AD021C"/>
    <w:rsid w:val="00AD03E2"/>
    <w:rsid w:val="00AD0FB5"/>
    <w:rsid w:val="00AD1B12"/>
    <w:rsid w:val="00AD1C87"/>
    <w:rsid w:val="00AD201C"/>
    <w:rsid w:val="00AD20CB"/>
    <w:rsid w:val="00AD25AA"/>
    <w:rsid w:val="00AD37EC"/>
    <w:rsid w:val="00AD3C47"/>
    <w:rsid w:val="00AD51F8"/>
    <w:rsid w:val="00AD5FE4"/>
    <w:rsid w:val="00AD62D8"/>
    <w:rsid w:val="00AD6C47"/>
    <w:rsid w:val="00AD6FB1"/>
    <w:rsid w:val="00AD6FEF"/>
    <w:rsid w:val="00AD7142"/>
    <w:rsid w:val="00AD715E"/>
    <w:rsid w:val="00AD7445"/>
    <w:rsid w:val="00AD7738"/>
    <w:rsid w:val="00AE096C"/>
    <w:rsid w:val="00AE0B57"/>
    <w:rsid w:val="00AE0D35"/>
    <w:rsid w:val="00AE11CC"/>
    <w:rsid w:val="00AE1AA1"/>
    <w:rsid w:val="00AE3AEC"/>
    <w:rsid w:val="00AE424B"/>
    <w:rsid w:val="00AE4E5E"/>
    <w:rsid w:val="00AE527F"/>
    <w:rsid w:val="00AE53AB"/>
    <w:rsid w:val="00AE5538"/>
    <w:rsid w:val="00AE5956"/>
    <w:rsid w:val="00AE6553"/>
    <w:rsid w:val="00AE6728"/>
    <w:rsid w:val="00AE73A1"/>
    <w:rsid w:val="00AF010D"/>
    <w:rsid w:val="00AF0A7E"/>
    <w:rsid w:val="00AF149E"/>
    <w:rsid w:val="00AF1C04"/>
    <w:rsid w:val="00AF222C"/>
    <w:rsid w:val="00AF3036"/>
    <w:rsid w:val="00AF357D"/>
    <w:rsid w:val="00AF3718"/>
    <w:rsid w:val="00AF38D1"/>
    <w:rsid w:val="00AF3E89"/>
    <w:rsid w:val="00AF4D0B"/>
    <w:rsid w:val="00AF5176"/>
    <w:rsid w:val="00AF5E79"/>
    <w:rsid w:val="00AF7061"/>
    <w:rsid w:val="00AF77D0"/>
    <w:rsid w:val="00AF7AB4"/>
    <w:rsid w:val="00B00870"/>
    <w:rsid w:val="00B00D04"/>
    <w:rsid w:val="00B01AF4"/>
    <w:rsid w:val="00B01F01"/>
    <w:rsid w:val="00B02123"/>
    <w:rsid w:val="00B028A5"/>
    <w:rsid w:val="00B02D3A"/>
    <w:rsid w:val="00B030B0"/>
    <w:rsid w:val="00B03864"/>
    <w:rsid w:val="00B03BA6"/>
    <w:rsid w:val="00B04548"/>
    <w:rsid w:val="00B0465B"/>
    <w:rsid w:val="00B04D12"/>
    <w:rsid w:val="00B04FC2"/>
    <w:rsid w:val="00B050E0"/>
    <w:rsid w:val="00B05C9B"/>
    <w:rsid w:val="00B0605A"/>
    <w:rsid w:val="00B0681C"/>
    <w:rsid w:val="00B068BA"/>
    <w:rsid w:val="00B074B7"/>
    <w:rsid w:val="00B07729"/>
    <w:rsid w:val="00B07B7C"/>
    <w:rsid w:val="00B1003B"/>
    <w:rsid w:val="00B113B3"/>
    <w:rsid w:val="00B113F4"/>
    <w:rsid w:val="00B11997"/>
    <w:rsid w:val="00B12944"/>
    <w:rsid w:val="00B12FF8"/>
    <w:rsid w:val="00B13255"/>
    <w:rsid w:val="00B13502"/>
    <w:rsid w:val="00B13EE6"/>
    <w:rsid w:val="00B14DFE"/>
    <w:rsid w:val="00B151BE"/>
    <w:rsid w:val="00B15223"/>
    <w:rsid w:val="00B156DE"/>
    <w:rsid w:val="00B15824"/>
    <w:rsid w:val="00B15DE9"/>
    <w:rsid w:val="00B16887"/>
    <w:rsid w:val="00B20383"/>
    <w:rsid w:val="00B210A1"/>
    <w:rsid w:val="00B212B8"/>
    <w:rsid w:val="00B21C73"/>
    <w:rsid w:val="00B21E3A"/>
    <w:rsid w:val="00B21FBE"/>
    <w:rsid w:val="00B225F5"/>
    <w:rsid w:val="00B22847"/>
    <w:rsid w:val="00B231F9"/>
    <w:rsid w:val="00B25036"/>
    <w:rsid w:val="00B25468"/>
    <w:rsid w:val="00B25785"/>
    <w:rsid w:val="00B25929"/>
    <w:rsid w:val="00B2599E"/>
    <w:rsid w:val="00B25DB2"/>
    <w:rsid w:val="00B2717F"/>
    <w:rsid w:val="00B27698"/>
    <w:rsid w:val="00B27AED"/>
    <w:rsid w:val="00B27EDE"/>
    <w:rsid w:val="00B3044C"/>
    <w:rsid w:val="00B30FDB"/>
    <w:rsid w:val="00B31640"/>
    <w:rsid w:val="00B31AED"/>
    <w:rsid w:val="00B3202B"/>
    <w:rsid w:val="00B321C6"/>
    <w:rsid w:val="00B326D2"/>
    <w:rsid w:val="00B329A5"/>
    <w:rsid w:val="00B32BE4"/>
    <w:rsid w:val="00B33432"/>
    <w:rsid w:val="00B33885"/>
    <w:rsid w:val="00B340E0"/>
    <w:rsid w:val="00B3413C"/>
    <w:rsid w:val="00B34625"/>
    <w:rsid w:val="00B34ED3"/>
    <w:rsid w:val="00B3519C"/>
    <w:rsid w:val="00B3580F"/>
    <w:rsid w:val="00B35FBA"/>
    <w:rsid w:val="00B370E9"/>
    <w:rsid w:val="00B37207"/>
    <w:rsid w:val="00B3748A"/>
    <w:rsid w:val="00B3778F"/>
    <w:rsid w:val="00B37DC8"/>
    <w:rsid w:val="00B40108"/>
    <w:rsid w:val="00B40964"/>
    <w:rsid w:val="00B40975"/>
    <w:rsid w:val="00B4100D"/>
    <w:rsid w:val="00B41D1F"/>
    <w:rsid w:val="00B41DA5"/>
    <w:rsid w:val="00B4235A"/>
    <w:rsid w:val="00B4242D"/>
    <w:rsid w:val="00B4275A"/>
    <w:rsid w:val="00B43522"/>
    <w:rsid w:val="00B43D0A"/>
    <w:rsid w:val="00B43FB4"/>
    <w:rsid w:val="00B44497"/>
    <w:rsid w:val="00B44833"/>
    <w:rsid w:val="00B4509C"/>
    <w:rsid w:val="00B4643A"/>
    <w:rsid w:val="00B46932"/>
    <w:rsid w:val="00B469D4"/>
    <w:rsid w:val="00B473E0"/>
    <w:rsid w:val="00B47533"/>
    <w:rsid w:val="00B509A4"/>
    <w:rsid w:val="00B51A9A"/>
    <w:rsid w:val="00B53CEB"/>
    <w:rsid w:val="00B54485"/>
    <w:rsid w:val="00B55664"/>
    <w:rsid w:val="00B55F51"/>
    <w:rsid w:val="00B56ADA"/>
    <w:rsid w:val="00B57152"/>
    <w:rsid w:val="00B60741"/>
    <w:rsid w:val="00B60E72"/>
    <w:rsid w:val="00B61C7C"/>
    <w:rsid w:val="00B62221"/>
    <w:rsid w:val="00B626A9"/>
    <w:rsid w:val="00B62BBC"/>
    <w:rsid w:val="00B62BD1"/>
    <w:rsid w:val="00B6321C"/>
    <w:rsid w:val="00B63360"/>
    <w:rsid w:val="00B6431C"/>
    <w:rsid w:val="00B6445A"/>
    <w:rsid w:val="00B64EC9"/>
    <w:rsid w:val="00B652BD"/>
    <w:rsid w:val="00B655AD"/>
    <w:rsid w:val="00B65AF8"/>
    <w:rsid w:val="00B66655"/>
    <w:rsid w:val="00B668F6"/>
    <w:rsid w:val="00B66FFF"/>
    <w:rsid w:val="00B67FCF"/>
    <w:rsid w:val="00B70395"/>
    <w:rsid w:val="00B70824"/>
    <w:rsid w:val="00B7139C"/>
    <w:rsid w:val="00B713EB"/>
    <w:rsid w:val="00B71632"/>
    <w:rsid w:val="00B71DC8"/>
    <w:rsid w:val="00B72213"/>
    <w:rsid w:val="00B72E8D"/>
    <w:rsid w:val="00B7307B"/>
    <w:rsid w:val="00B73154"/>
    <w:rsid w:val="00B731FE"/>
    <w:rsid w:val="00B734EC"/>
    <w:rsid w:val="00B745B5"/>
    <w:rsid w:val="00B7496B"/>
    <w:rsid w:val="00B74EDE"/>
    <w:rsid w:val="00B74F71"/>
    <w:rsid w:val="00B7552D"/>
    <w:rsid w:val="00B758A5"/>
    <w:rsid w:val="00B7727F"/>
    <w:rsid w:val="00B77A94"/>
    <w:rsid w:val="00B77B3C"/>
    <w:rsid w:val="00B81022"/>
    <w:rsid w:val="00B81739"/>
    <w:rsid w:val="00B823C1"/>
    <w:rsid w:val="00B82B1A"/>
    <w:rsid w:val="00B82D2A"/>
    <w:rsid w:val="00B83FA4"/>
    <w:rsid w:val="00B8404A"/>
    <w:rsid w:val="00B844BD"/>
    <w:rsid w:val="00B84699"/>
    <w:rsid w:val="00B852FE"/>
    <w:rsid w:val="00B85A14"/>
    <w:rsid w:val="00B8631D"/>
    <w:rsid w:val="00B86B17"/>
    <w:rsid w:val="00B86C7D"/>
    <w:rsid w:val="00B86DBD"/>
    <w:rsid w:val="00B87140"/>
    <w:rsid w:val="00B873F6"/>
    <w:rsid w:val="00B91ECF"/>
    <w:rsid w:val="00B92A98"/>
    <w:rsid w:val="00B93ADF"/>
    <w:rsid w:val="00B940CB"/>
    <w:rsid w:val="00B944AF"/>
    <w:rsid w:val="00B94C1C"/>
    <w:rsid w:val="00B95D8B"/>
    <w:rsid w:val="00B95FA5"/>
    <w:rsid w:val="00B96AEC"/>
    <w:rsid w:val="00B96DB6"/>
    <w:rsid w:val="00B96EDE"/>
    <w:rsid w:val="00B97905"/>
    <w:rsid w:val="00BA0929"/>
    <w:rsid w:val="00BA145F"/>
    <w:rsid w:val="00BA2694"/>
    <w:rsid w:val="00BA2ECB"/>
    <w:rsid w:val="00BA370E"/>
    <w:rsid w:val="00BA3A4F"/>
    <w:rsid w:val="00BA3CE9"/>
    <w:rsid w:val="00BA4F9B"/>
    <w:rsid w:val="00BA6310"/>
    <w:rsid w:val="00BA6F92"/>
    <w:rsid w:val="00BA6FE8"/>
    <w:rsid w:val="00BB0266"/>
    <w:rsid w:val="00BB06E3"/>
    <w:rsid w:val="00BB06FC"/>
    <w:rsid w:val="00BB0C30"/>
    <w:rsid w:val="00BB0C55"/>
    <w:rsid w:val="00BB11E9"/>
    <w:rsid w:val="00BB1489"/>
    <w:rsid w:val="00BB37DD"/>
    <w:rsid w:val="00BB427F"/>
    <w:rsid w:val="00BB4469"/>
    <w:rsid w:val="00BC003A"/>
    <w:rsid w:val="00BC00A0"/>
    <w:rsid w:val="00BC04BF"/>
    <w:rsid w:val="00BC0B09"/>
    <w:rsid w:val="00BC1F47"/>
    <w:rsid w:val="00BC2241"/>
    <w:rsid w:val="00BC23B5"/>
    <w:rsid w:val="00BC2D1C"/>
    <w:rsid w:val="00BC2EAD"/>
    <w:rsid w:val="00BC32E8"/>
    <w:rsid w:val="00BC4AEB"/>
    <w:rsid w:val="00BC51AA"/>
    <w:rsid w:val="00BC5810"/>
    <w:rsid w:val="00BC5865"/>
    <w:rsid w:val="00BC5D71"/>
    <w:rsid w:val="00BC6A01"/>
    <w:rsid w:val="00BC7A4C"/>
    <w:rsid w:val="00BD0946"/>
    <w:rsid w:val="00BD26BC"/>
    <w:rsid w:val="00BD292C"/>
    <w:rsid w:val="00BD3499"/>
    <w:rsid w:val="00BD355B"/>
    <w:rsid w:val="00BD3AE4"/>
    <w:rsid w:val="00BD585F"/>
    <w:rsid w:val="00BD6065"/>
    <w:rsid w:val="00BD722A"/>
    <w:rsid w:val="00BD76F3"/>
    <w:rsid w:val="00BD79B2"/>
    <w:rsid w:val="00BE0254"/>
    <w:rsid w:val="00BE0487"/>
    <w:rsid w:val="00BE0FB1"/>
    <w:rsid w:val="00BE19A9"/>
    <w:rsid w:val="00BE1B88"/>
    <w:rsid w:val="00BE220D"/>
    <w:rsid w:val="00BE2815"/>
    <w:rsid w:val="00BE2902"/>
    <w:rsid w:val="00BE2B82"/>
    <w:rsid w:val="00BE2BF1"/>
    <w:rsid w:val="00BE2D30"/>
    <w:rsid w:val="00BE350B"/>
    <w:rsid w:val="00BE4142"/>
    <w:rsid w:val="00BE4729"/>
    <w:rsid w:val="00BE516B"/>
    <w:rsid w:val="00BE545B"/>
    <w:rsid w:val="00BE563E"/>
    <w:rsid w:val="00BE683C"/>
    <w:rsid w:val="00BE6D01"/>
    <w:rsid w:val="00BE6F34"/>
    <w:rsid w:val="00BF00AF"/>
    <w:rsid w:val="00BF05C3"/>
    <w:rsid w:val="00BF07E6"/>
    <w:rsid w:val="00BF089C"/>
    <w:rsid w:val="00BF10D4"/>
    <w:rsid w:val="00BF1143"/>
    <w:rsid w:val="00BF1909"/>
    <w:rsid w:val="00BF1F41"/>
    <w:rsid w:val="00BF2497"/>
    <w:rsid w:val="00BF3132"/>
    <w:rsid w:val="00BF3935"/>
    <w:rsid w:val="00BF45A4"/>
    <w:rsid w:val="00BF5B87"/>
    <w:rsid w:val="00BF6619"/>
    <w:rsid w:val="00BF6E11"/>
    <w:rsid w:val="00C0019C"/>
    <w:rsid w:val="00C00426"/>
    <w:rsid w:val="00C01032"/>
    <w:rsid w:val="00C0195B"/>
    <w:rsid w:val="00C022BF"/>
    <w:rsid w:val="00C026DA"/>
    <w:rsid w:val="00C02A43"/>
    <w:rsid w:val="00C02EE6"/>
    <w:rsid w:val="00C02FC0"/>
    <w:rsid w:val="00C04E47"/>
    <w:rsid w:val="00C05284"/>
    <w:rsid w:val="00C055A8"/>
    <w:rsid w:val="00C05819"/>
    <w:rsid w:val="00C05BB1"/>
    <w:rsid w:val="00C062B7"/>
    <w:rsid w:val="00C06523"/>
    <w:rsid w:val="00C06829"/>
    <w:rsid w:val="00C06D91"/>
    <w:rsid w:val="00C07151"/>
    <w:rsid w:val="00C07369"/>
    <w:rsid w:val="00C07446"/>
    <w:rsid w:val="00C10552"/>
    <w:rsid w:val="00C109FD"/>
    <w:rsid w:val="00C127AC"/>
    <w:rsid w:val="00C1382C"/>
    <w:rsid w:val="00C13869"/>
    <w:rsid w:val="00C139A1"/>
    <w:rsid w:val="00C13DDD"/>
    <w:rsid w:val="00C143E0"/>
    <w:rsid w:val="00C14FEF"/>
    <w:rsid w:val="00C1576A"/>
    <w:rsid w:val="00C157CD"/>
    <w:rsid w:val="00C15D33"/>
    <w:rsid w:val="00C1652C"/>
    <w:rsid w:val="00C1676B"/>
    <w:rsid w:val="00C16DBE"/>
    <w:rsid w:val="00C16E2B"/>
    <w:rsid w:val="00C16E52"/>
    <w:rsid w:val="00C16FD9"/>
    <w:rsid w:val="00C17EBC"/>
    <w:rsid w:val="00C20EDC"/>
    <w:rsid w:val="00C21628"/>
    <w:rsid w:val="00C21DB5"/>
    <w:rsid w:val="00C21F28"/>
    <w:rsid w:val="00C22FD0"/>
    <w:rsid w:val="00C23349"/>
    <w:rsid w:val="00C23F60"/>
    <w:rsid w:val="00C243EB"/>
    <w:rsid w:val="00C24603"/>
    <w:rsid w:val="00C24894"/>
    <w:rsid w:val="00C255FB"/>
    <w:rsid w:val="00C25919"/>
    <w:rsid w:val="00C25B28"/>
    <w:rsid w:val="00C2658F"/>
    <w:rsid w:val="00C2662C"/>
    <w:rsid w:val="00C2783B"/>
    <w:rsid w:val="00C27B20"/>
    <w:rsid w:val="00C3059B"/>
    <w:rsid w:val="00C3079B"/>
    <w:rsid w:val="00C30E7A"/>
    <w:rsid w:val="00C30EEB"/>
    <w:rsid w:val="00C31175"/>
    <w:rsid w:val="00C319CC"/>
    <w:rsid w:val="00C32338"/>
    <w:rsid w:val="00C32B7F"/>
    <w:rsid w:val="00C33859"/>
    <w:rsid w:val="00C347C3"/>
    <w:rsid w:val="00C3489B"/>
    <w:rsid w:val="00C34A3C"/>
    <w:rsid w:val="00C34BCB"/>
    <w:rsid w:val="00C35032"/>
    <w:rsid w:val="00C35062"/>
    <w:rsid w:val="00C36630"/>
    <w:rsid w:val="00C37175"/>
    <w:rsid w:val="00C375F3"/>
    <w:rsid w:val="00C37B5F"/>
    <w:rsid w:val="00C37CDF"/>
    <w:rsid w:val="00C37CF3"/>
    <w:rsid w:val="00C40164"/>
    <w:rsid w:val="00C40B99"/>
    <w:rsid w:val="00C40E1A"/>
    <w:rsid w:val="00C4171A"/>
    <w:rsid w:val="00C4198F"/>
    <w:rsid w:val="00C41A2F"/>
    <w:rsid w:val="00C41FFA"/>
    <w:rsid w:val="00C424E9"/>
    <w:rsid w:val="00C42F70"/>
    <w:rsid w:val="00C43696"/>
    <w:rsid w:val="00C43E0F"/>
    <w:rsid w:val="00C441B5"/>
    <w:rsid w:val="00C446AF"/>
    <w:rsid w:val="00C44C30"/>
    <w:rsid w:val="00C453BE"/>
    <w:rsid w:val="00C455F4"/>
    <w:rsid w:val="00C45977"/>
    <w:rsid w:val="00C45C20"/>
    <w:rsid w:val="00C4648A"/>
    <w:rsid w:val="00C46F4D"/>
    <w:rsid w:val="00C473E2"/>
    <w:rsid w:val="00C47ABE"/>
    <w:rsid w:val="00C50CE0"/>
    <w:rsid w:val="00C517A8"/>
    <w:rsid w:val="00C5196C"/>
    <w:rsid w:val="00C51A9F"/>
    <w:rsid w:val="00C51FF7"/>
    <w:rsid w:val="00C53C55"/>
    <w:rsid w:val="00C53F66"/>
    <w:rsid w:val="00C54DA7"/>
    <w:rsid w:val="00C55126"/>
    <w:rsid w:val="00C558FE"/>
    <w:rsid w:val="00C5653C"/>
    <w:rsid w:val="00C56C6F"/>
    <w:rsid w:val="00C57163"/>
    <w:rsid w:val="00C5729D"/>
    <w:rsid w:val="00C57752"/>
    <w:rsid w:val="00C578C0"/>
    <w:rsid w:val="00C57CFA"/>
    <w:rsid w:val="00C60820"/>
    <w:rsid w:val="00C612BA"/>
    <w:rsid w:val="00C61C6D"/>
    <w:rsid w:val="00C6225E"/>
    <w:rsid w:val="00C6251D"/>
    <w:rsid w:val="00C62F1E"/>
    <w:rsid w:val="00C64377"/>
    <w:rsid w:val="00C6549C"/>
    <w:rsid w:val="00C65BF5"/>
    <w:rsid w:val="00C6620D"/>
    <w:rsid w:val="00C665E1"/>
    <w:rsid w:val="00C667C0"/>
    <w:rsid w:val="00C67D87"/>
    <w:rsid w:val="00C701B7"/>
    <w:rsid w:val="00C703DF"/>
    <w:rsid w:val="00C70932"/>
    <w:rsid w:val="00C70CE6"/>
    <w:rsid w:val="00C7233D"/>
    <w:rsid w:val="00C72481"/>
    <w:rsid w:val="00C7287A"/>
    <w:rsid w:val="00C72E5B"/>
    <w:rsid w:val="00C73F63"/>
    <w:rsid w:val="00C74163"/>
    <w:rsid w:val="00C74EBA"/>
    <w:rsid w:val="00C74FED"/>
    <w:rsid w:val="00C762DE"/>
    <w:rsid w:val="00C772CB"/>
    <w:rsid w:val="00C77488"/>
    <w:rsid w:val="00C778C0"/>
    <w:rsid w:val="00C806AB"/>
    <w:rsid w:val="00C80882"/>
    <w:rsid w:val="00C80D58"/>
    <w:rsid w:val="00C81496"/>
    <w:rsid w:val="00C819FA"/>
    <w:rsid w:val="00C82C06"/>
    <w:rsid w:val="00C82C1C"/>
    <w:rsid w:val="00C83F50"/>
    <w:rsid w:val="00C85102"/>
    <w:rsid w:val="00C85A27"/>
    <w:rsid w:val="00C85A30"/>
    <w:rsid w:val="00C8616E"/>
    <w:rsid w:val="00C86B77"/>
    <w:rsid w:val="00C86CCA"/>
    <w:rsid w:val="00C86DEB"/>
    <w:rsid w:val="00C87796"/>
    <w:rsid w:val="00C90646"/>
    <w:rsid w:val="00C90E04"/>
    <w:rsid w:val="00C91E27"/>
    <w:rsid w:val="00C9272C"/>
    <w:rsid w:val="00C9306A"/>
    <w:rsid w:val="00C93120"/>
    <w:rsid w:val="00C93DE1"/>
    <w:rsid w:val="00C94126"/>
    <w:rsid w:val="00C9464D"/>
    <w:rsid w:val="00C94E7F"/>
    <w:rsid w:val="00C958A8"/>
    <w:rsid w:val="00C9595E"/>
    <w:rsid w:val="00C95C04"/>
    <w:rsid w:val="00C96138"/>
    <w:rsid w:val="00C96B80"/>
    <w:rsid w:val="00C9733C"/>
    <w:rsid w:val="00C97F5F"/>
    <w:rsid w:val="00CA18FF"/>
    <w:rsid w:val="00CA1CB5"/>
    <w:rsid w:val="00CA1E7C"/>
    <w:rsid w:val="00CA20BF"/>
    <w:rsid w:val="00CA2C52"/>
    <w:rsid w:val="00CA3D12"/>
    <w:rsid w:val="00CA406E"/>
    <w:rsid w:val="00CA48A6"/>
    <w:rsid w:val="00CA4C66"/>
    <w:rsid w:val="00CA771E"/>
    <w:rsid w:val="00CB0360"/>
    <w:rsid w:val="00CB058E"/>
    <w:rsid w:val="00CB0D04"/>
    <w:rsid w:val="00CB0EC1"/>
    <w:rsid w:val="00CB14C2"/>
    <w:rsid w:val="00CB198D"/>
    <w:rsid w:val="00CB1E75"/>
    <w:rsid w:val="00CB28A4"/>
    <w:rsid w:val="00CB2B61"/>
    <w:rsid w:val="00CB2F0D"/>
    <w:rsid w:val="00CB4AD7"/>
    <w:rsid w:val="00CB4C40"/>
    <w:rsid w:val="00CB4F46"/>
    <w:rsid w:val="00CB51E7"/>
    <w:rsid w:val="00CB6FC4"/>
    <w:rsid w:val="00CB729E"/>
    <w:rsid w:val="00CC0719"/>
    <w:rsid w:val="00CC1DBE"/>
    <w:rsid w:val="00CC29D4"/>
    <w:rsid w:val="00CC3458"/>
    <w:rsid w:val="00CC3C65"/>
    <w:rsid w:val="00CC43A7"/>
    <w:rsid w:val="00CC4D0B"/>
    <w:rsid w:val="00CC5757"/>
    <w:rsid w:val="00CC60A1"/>
    <w:rsid w:val="00CC63C4"/>
    <w:rsid w:val="00CC6D5D"/>
    <w:rsid w:val="00CC6ED0"/>
    <w:rsid w:val="00CC74BB"/>
    <w:rsid w:val="00CC7562"/>
    <w:rsid w:val="00CC7F79"/>
    <w:rsid w:val="00CD0195"/>
    <w:rsid w:val="00CD0E58"/>
    <w:rsid w:val="00CD12E1"/>
    <w:rsid w:val="00CD153B"/>
    <w:rsid w:val="00CD1597"/>
    <w:rsid w:val="00CD28CF"/>
    <w:rsid w:val="00CD2F1F"/>
    <w:rsid w:val="00CD2FF4"/>
    <w:rsid w:val="00CD32A5"/>
    <w:rsid w:val="00CD61F3"/>
    <w:rsid w:val="00CD6657"/>
    <w:rsid w:val="00CD7D84"/>
    <w:rsid w:val="00CE03C7"/>
    <w:rsid w:val="00CE068B"/>
    <w:rsid w:val="00CE1361"/>
    <w:rsid w:val="00CE1E6E"/>
    <w:rsid w:val="00CE2218"/>
    <w:rsid w:val="00CE2962"/>
    <w:rsid w:val="00CE2C02"/>
    <w:rsid w:val="00CE2C4F"/>
    <w:rsid w:val="00CE341F"/>
    <w:rsid w:val="00CE3A0E"/>
    <w:rsid w:val="00CE3E0C"/>
    <w:rsid w:val="00CE49E3"/>
    <w:rsid w:val="00CE58C4"/>
    <w:rsid w:val="00CE5AEA"/>
    <w:rsid w:val="00CE5F62"/>
    <w:rsid w:val="00CE645A"/>
    <w:rsid w:val="00CE64E4"/>
    <w:rsid w:val="00CE78B8"/>
    <w:rsid w:val="00CF00AE"/>
    <w:rsid w:val="00CF08E3"/>
    <w:rsid w:val="00CF1182"/>
    <w:rsid w:val="00CF264A"/>
    <w:rsid w:val="00CF62A0"/>
    <w:rsid w:val="00CF6B17"/>
    <w:rsid w:val="00CF6F58"/>
    <w:rsid w:val="00CF7806"/>
    <w:rsid w:val="00CF7EB9"/>
    <w:rsid w:val="00CF7FB3"/>
    <w:rsid w:val="00CF7FEF"/>
    <w:rsid w:val="00D00564"/>
    <w:rsid w:val="00D00B78"/>
    <w:rsid w:val="00D00EC4"/>
    <w:rsid w:val="00D0187F"/>
    <w:rsid w:val="00D0259D"/>
    <w:rsid w:val="00D02643"/>
    <w:rsid w:val="00D02A5E"/>
    <w:rsid w:val="00D03972"/>
    <w:rsid w:val="00D03B27"/>
    <w:rsid w:val="00D03D48"/>
    <w:rsid w:val="00D0445E"/>
    <w:rsid w:val="00D0452A"/>
    <w:rsid w:val="00D04BA1"/>
    <w:rsid w:val="00D059BA"/>
    <w:rsid w:val="00D05E81"/>
    <w:rsid w:val="00D062B0"/>
    <w:rsid w:val="00D07422"/>
    <w:rsid w:val="00D07435"/>
    <w:rsid w:val="00D07AEF"/>
    <w:rsid w:val="00D07DD0"/>
    <w:rsid w:val="00D1034E"/>
    <w:rsid w:val="00D10C61"/>
    <w:rsid w:val="00D12D2B"/>
    <w:rsid w:val="00D13098"/>
    <w:rsid w:val="00D13128"/>
    <w:rsid w:val="00D13334"/>
    <w:rsid w:val="00D14255"/>
    <w:rsid w:val="00D1429B"/>
    <w:rsid w:val="00D14FE9"/>
    <w:rsid w:val="00D15E27"/>
    <w:rsid w:val="00D16C84"/>
    <w:rsid w:val="00D17504"/>
    <w:rsid w:val="00D179F5"/>
    <w:rsid w:val="00D17ADD"/>
    <w:rsid w:val="00D200FC"/>
    <w:rsid w:val="00D20E6E"/>
    <w:rsid w:val="00D22884"/>
    <w:rsid w:val="00D2291E"/>
    <w:rsid w:val="00D22CD2"/>
    <w:rsid w:val="00D22E87"/>
    <w:rsid w:val="00D23703"/>
    <w:rsid w:val="00D239E4"/>
    <w:rsid w:val="00D23BBF"/>
    <w:rsid w:val="00D24F4C"/>
    <w:rsid w:val="00D26434"/>
    <w:rsid w:val="00D26B70"/>
    <w:rsid w:val="00D27AEF"/>
    <w:rsid w:val="00D27C05"/>
    <w:rsid w:val="00D27F61"/>
    <w:rsid w:val="00D30873"/>
    <w:rsid w:val="00D30AF0"/>
    <w:rsid w:val="00D31797"/>
    <w:rsid w:val="00D31A22"/>
    <w:rsid w:val="00D31B6D"/>
    <w:rsid w:val="00D3244C"/>
    <w:rsid w:val="00D3268E"/>
    <w:rsid w:val="00D337EC"/>
    <w:rsid w:val="00D357A8"/>
    <w:rsid w:val="00D35F14"/>
    <w:rsid w:val="00D36E3C"/>
    <w:rsid w:val="00D37A6A"/>
    <w:rsid w:val="00D37F9E"/>
    <w:rsid w:val="00D406D6"/>
    <w:rsid w:val="00D40D31"/>
    <w:rsid w:val="00D4169A"/>
    <w:rsid w:val="00D41919"/>
    <w:rsid w:val="00D41A63"/>
    <w:rsid w:val="00D42364"/>
    <w:rsid w:val="00D42E84"/>
    <w:rsid w:val="00D440FC"/>
    <w:rsid w:val="00D44C62"/>
    <w:rsid w:val="00D451A5"/>
    <w:rsid w:val="00D46D85"/>
    <w:rsid w:val="00D477C0"/>
    <w:rsid w:val="00D47B86"/>
    <w:rsid w:val="00D503DF"/>
    <w:rsid w:val="00D50672"/>
    <w:rsid w:val="00D50751"/>
    <w:rsid w:val="00D517D5"/>
    <w:rsid w:val="00D51918"/>
    <w:rsid w:val="00D51B1A"/>
    <w:rsid w:val="00D51BAB"/>
    <w:rsid w:val="00D52870"/>
    <w:rsid w:val="00D528AD"/>
    <w:rsid w:val="00D52D73"/>
    <w:rsid w:val="00D53011"/>
    <w:rsid w:val="00D535C2"/>
    <w:rsid w:val="00D53CD7"/>
    <w:rsid w:val="00D5495C"/>
    <w:rsid w:val="00D5586C"/>
    <w:rsid w:val="00D55946"/>
    <w:rsid w:val="00D56092"/>
    <w:rsid w:val="00D571C2"/>
    <w:rsid w:val="00D576D0"/>
    <w:rsid w:val="00D57DD3"/>
    <w:rsid w:val="00D602CC"/>
    <w:rsid w:val="00D609C4"/>
    <w:rsid w:val="00D61373"/>
    <w:rsid w:val="00D61638"/>
    <w:rsid w:val="00D622AC"/>
    <w:rsid w:val="00D63802"/>
    <w:rsid w:val="00D63BBD"/>
    <w:rsid w:val="00D6421D"/>
    <w:rsid w:val="00D650C8"/>
    <w:rsid w:val="00D656DE"/>
    <w:rsid w:val="00D657C2"/>
    <w:rsid w:val="00D660DE"/>
    <w:rsid w:val="00D66FB4"/>
    <w:rsid w:val="00D67654"/>
    <w:rsid w:val="00D6790A"/>
    <w:rsid w:val="00D67D69"/>
    <w:rsid w:val="00D700E7"/>
    <w:rsid w:val="00D70401"/>
    <w:rsid w:val="00D707D6"/>
    <w:rsid w:val="00D708B3"/>
    <w:rsid w:val="00D71EC1"/>
    <w:rsid w:val="00D73BF9"/>
    <w:rsid w:val="00D74AB2"/>
    <w:rsid w:val="00D759ED"/>
    <w:rsid w:val="00D76280"/>
    <w:rsid w:val="00D76469"/>
    <w:rsid w:val="00D76DE7"/>
    <w:rsid w:val="00D8003F"/>
    <w:rsid w:val="00D8077F"/>
    <w:rsid w:val="00D8089A"/>
    <w:rsid w:val="00D818B9"/>
    <w:rsid w:val="00D81F62"/>
    <w:rsid w:val="00D82ED9"/>
    <w:rsid w:val="00D82F5F"/>
    <w:rsid w:val="00D837C7"/>
    <w:rsid w:val="00D84491"/>
    <w:rsid w:val="00D84ABF"/>
    <w:rsid w:val="00D84FD9"/>
    <w:rsid w:val="00D85109"/>
    <w:rsid w:val="00D85453"/>
    <w:rsid w:val="00D85A97"/>
    <w:rsid w:val="00D860FE"/>
    <w:rsid w:val="00D8642C"/>
    <w:rsid w:val="00D864A2"/>
    <w:rsid w:val="00D865B1"/>
    <w:rsid w:val="00D87A2F"/>
    <w:rsid w:val="00D90864"/>
    <w:rsid w:val="00D90A28"/>
    <w:rsid w:val="00D913A2"/>
    <w:rsid w:val="00D9179F"/>
    <w:rsid w:val="00D92226"/>
    <w:rsid w:val="00D92593"/>
    <w:rsid w:val="00D94017"/>
    <w:rsid w:val="00D95D58"/>
    <w:rsid w:val="00D96418"/>
    <w:rsid w:val="00D965FD"/>
    <w:rsid w:val="00D96871"/>
    <w:rsid w:val="00D96E34"/>
    <w:rsid w:val="00D97B08"/>
    <w:rsid w:val="00D97D53"/>
    <w:rsid w:val="00DA049A"/>
    <w:rsid w:val="00DA0D83"/>
    <w:rsid w:val="00DA1191"/>
    <w:rsid w:val="00DA1719"/>
    <w:rsid w:val="00DA1C2C"/>
    <w:rsid w:val="00DA237B"/>
    <w:rsid w:val="00DA23F5"/>
    <w:rsid w:val="00DA26F7"/>
    <w:rsid w:val="00DA36A8"/>
    <w:rsid w:val="00DA3A06"/>
    <w:rsid w:val="00DA5A79"/>
    <w:rsid w:val="00DA65F0"/>
    <w:rsid w:val="00DA6984"/>
    <w:rsid w:val="00DA7137"/>
    <w:rsid w:val="00DA720B"/>
    <w:rsid w:val="00DA7855"/>
    <w:rsid w:val="00DA7FF3"/>
    <w:rsid w:val="00DB0A97"/>
    <w:rsid w:val="00DB0B00"/>
    <w:rsid w:val="00DB0B86"/>
    <w:rsid w:val="00DB0C9C"/>
    <w:rsid w:val="00DB13DE"/>
    <w:rsid w:val="00DB178D"/>
    <w:rsid w:val="00DB19EA"/>
    <w:rsid w:val="00DB1C6C"/>
    <w:rsid w:val="00DB223D"/>
    <w:rsid w:val="00DB2662"/>
    <w:rsid w:val="00DB26A6"/>
    <w:rsid w:val="00DB26A7"/>
    <w:rsid w:val="00DB3535"/>
    <w:rsid w:val="00DB3EDE"/>
    <w:rsid w:val="00DB4902"/>
    <w:rsid w:val="00DB503A"/>
    <w:rsid w:val="00DB5718"/>
    <w:rsid w:val="00DB6BAA"/>
    <w:rsid w:val="00DB784E"/>
    <w:rsid w:val="00DB7938"/>
    <w:rsid w:val="00DC00FB"/>
    <w:rsid w:val="00DC1B76"/>
    <w:rsid w:val="00DC2090"/>
    <w:rsid w:val="00DC245B"/>
    <w:rsid w:val="00DC27AA"/>
    <w:rsid w:val="00DC2EFC"/>
    <w:rsid w:val="00DC3B46"/>
    <w:rsid w:val="00DC5624"/>
    <w:rsid w:val="00DC6B64"/>
    <w:rsid w:val="00DC7B0F"/>
    <w:rsid w:val="00DC7BB3"/>
    <w:rsid w:val="00DC7FF2"/>
    <w:rsid w:val="00DD014D"/>
    <w:rsid w:val="00DD0867"/>
    <w:rsid w:val="00DD08F4"/>
    <w:rsid w:val="00DD1E5B"/>
    <w:rsid w:val="00DD28EF"/>
    <w:rsid w:val="00DD2A92"/>
    <w:rsid w:val="00DD421E"/>
    <w:rsid w:val="00DD464B"/>
    <w:rsid w:val="00DD4885"/>
    <w:rsid w:val="00DD4AD3"/>
    <w:rsid w:val="00DD5074"/>
    <w:rsid w:val="00DD539D"/>
    <w:rsid w:val="00DD5416"/>
    <w:rsid w:val="00DD5A93"/>
    <w:rsid w:val="00DD5CB5"/>
    <w:rsid w:val="00DD5DD2"/>
    <w:rsid w:val="00DD6012"/>
    <w:rsid w:val="00DD6045"/>
    <w:rsid w:val="00DD70C7"/>
    <w:rsid w:val="00DE10C6"/>
    <w:rsid w:val="00DE1B36"/>
    <w:rsid w:val="00DE2205"/>
    <w:rsid w:val="00DE2980"/>
    <w:rsid w:val="00DE353C"/>
    <w:rsid w:val="00DE456A"/>
    <w:rsid w:val="00DE4AF7"/>
    <w:rsid w:val="00DE59CD"/>
    <w:rsid w:val="00DE5D16"/>
    <w:rsid w:val="00DE63A8"/>
    <w:rsid w:val="00DE6407"/>
    <w:rsid w:val="00DE6789"/>
    <w:rsid w:val="00DE7C08"/>
    <w:rsid w:val="00DF0431"/>
    <w:rsid w:val="00DF0A55"/>
    <w:rsid w:val="00DF0EC4"/>
    <w:rsid w:val="00DF0F87"/>
    <w:rsid w:val="00DF28C5"/>
    <w:rsid w:val="00DF292C"/>
    <w:rsid w:val="00DF4292"/>
    <w:rsid w:val="00DF4E57"/>
    <w:rsid w:val="00DF5412"/>
    <w:rsid w:val="00DF6145"/>
    <w:rsid w:val="00DF67A7"/>
    <w:rsid w:val="00DF6E2D"/>
    <w:rsid w:val="00DF7212"/>
    <w:rsid w:val="00DF771B"/>
    <w:rsid w:val="00DF79F3"/>
    <w:rsid w:val="00DF7B48"/>
    <w:rsid w:val="00E01399"/>
    <w:rsid w:val="00E01888"/>
    <w:rsid w:val="00E023C5"/>
    <w:rsid w:val="00E025CC"/>
    <w:rsid w:val="00E02EB3"/>
    <w:rsid w:val="00E03163"/>
    <w:rsid w:val="00E03901"/>
    <w:rsid w:val="00E03CCA"/>
    <w:rsid w:val="00E04461"/>
    <w:rsid w:val="00E059D8"/>
    <w:rsid w:val="00E05A23"/>
    <w:rsid w:val="00E05BD2"/>
    <w:rsid w:val="00E0610B"/>
    <w:rsid w:val="00E06212"/>
    <w:rsid w:val="00E0779E"/>
    <w:rsid w:val="00E102A3"/>
    <w:rsid w:val="00E1082D"/>
    <w:rsid w:val="00E109EE"/>
    <w:rsid w:val="00E10BD2"/>
    <w:rsid w:val="00E10DB8"/>
    <w:rsid w:val="00E10E95"/>
    <w:rsid w:val="00E1131C"/>
    <w:rsid w:val="00E1133A"/>
    <w:rsid w:val="00E113F3"/>
    <w:rsid w:val="00E11627"/>
    <w:rsid w:val="00E1277B"/>
    <w:rsid w:val="00E13278"/>
    <w:rsid w:val="00E132EA"/>
    <w:rsid w:val="00E1386D"/>
    <w:rsid w:val="00E14626"/>
    <w:rsid w:val="00E15B72"/>
    <w:rsid w:val="00E15F5F"/>
    <w:rsid w:val="00E160AC"/>
    <w:rsid w:val="00E16F0B"/>
    <w:rsid w:val="00E17D88"/>
    <w:rsid w:val="00E20189"/>
    <w:rsid w:val="00E2033A"/>
    <w:rsid w:val="00E209B1"/>
    <w:rsid w:val="00E219F1"/>
    <w:rsid w:val="00E21BA5"/>
    <w:rsid w:val="00E233FB"/>
    <w:rsid w:val="00E2348B"/>
    <w:rsid w:val="00E23EE0"/>
    <w:rsid w:val="00E23F45"/>
    <w:rsid w:val="00E24EA6"/>
    <w:rsid w:val="00E25133"/>
    <w:rsid w:val="00E259A8"/>
    <w:rsid w:val="00E25D05"/>
    <w:rsid w:val="00E263FB"/>
    <w:rsid w:val="00E2737B"/>
    <w:rsid w:val="00E277E6"/>
    <w:rsid w:val="00E32177"/>
    <w:rsid w:val="00E323E0"/>
    <w:rsid w:val="00E33027"/>
    <w:rsid w:val="00E3396F"/>
    <w:rsid w:val="00E34768"/>
    <w:rsid w:val="00E34963"/>
    <w:rsid w:val="00E34D99"/>
    <w:rsid w:val="00E352F3"/>
    <w:rsid w:val="00E3629C"/>
    <w:rsid w:val="00E3680D"/>
    <w:rsid w:val="00E37204"/>
    <w:rsid w:val="00E37E6C"/>
    <w:rsid w:val="00E40B24"/>
    <w:rsid w:val="00E41A53"/>
    <w:rsid w:val="00E41F50"/>
    <w:rsid w:val="00E42292"/>
    <w:rsid w:val="00E42945"/>
    <w:rsid w:val="00E43690"/>
    <w:rsid w:val="00E442C6"/>
    <w:rsid w:val="00E44319"/>
    <w:rsid w:val="00E44547"/>
    <w:rsid w:val="00E44F7C"/>
    <w:rsid w:val="00E4549C"/>
    <w:rsid w:val="00E45BB8"/>
    <w:rsid w:val="00E461DE"/>
    <w:rsid w:val="00E4754A"/>
    <w:rsid w:val="00E477A7"/>
    <w:rsid w:val="00E47A70"/>
    <w:rsid w:val="00E503CC"/>
    <w:rsid w:val="00E50D9E"/>
    <w:rsid w:val="00E51018"/>
    <w:rsid w:val="00E5121F"/>
    <w:rsid w:val="00E51ED5"/>
    <w:rsid w:val="00E52BCF"/>
    <w:rsid w:val="00E52C86"/>
    <w:rsid w:val="00E532D3"/>
    <w:rsid w:val="00E532DB"/>
    <w:rsid w:val="00E534F3"/>
    <w:rsid w:val="00E53CFC"/>
    <w:rsid w:val="00E543FA"/>
    <w:rsid w:val="00E54B64"/>
    <w:rsid w:val="00E54C83"/>
    <w:rsid w:val="00E56A24"/>
    <w:rsid w:val="00E56EE1"/>
    <w:rsid w:val="00E57253"/>
    <w:rsid w:val="00E5783F"/>
    <w:rsid w:val="00E60757"/>
    <w:rsid w:val="00E60B63"/>
    <w:rsid w:val="00E60B84"/>
    <w:rsid w:val="00E60E31"/>
    <w:rsid w:val="00E60FD9"/>
    <w:rsid w:val="00E613C8"/>
    <w:rsid w:val="00E61756"/>
    <w:rsid w:val="00E61A54"/>
    <w:rsid w:val="00E61AF8"/>
    <w:rsid w:val="00E61ED4"/>
    <w:rsid w:val="00E6231C"/>
    <w:rsid w:val="00E62447"/>
    <w:rsid w:val="00E62AF0"/>
    <w:rsid w:val="00E64036"/>
    <w:rsid w:val="00E642AE"/>
    <w:rsid w:val="00E64AEF"/>
    <w:rsid w:val="00E65C2B"/>
    <w:rsid w:val="00E66960"/>
    <w:rsid w:val="00E6749F"/>
    <w:rsid w:val="00E6758D"/>
    <w:rsid w:val="00E676D8"/>
    <w:rsid w:val="00E679A2"/>
    <w:rsid w:val="00E67A0D"/>
    <w:rsid w:val="00E67EC0"/>
    <w:rsid w:val="00E7099C"/>
    <w:rsid w:val="00E71545"/>
    <w:rsid w:val="00E71624"/>
    <w:rsid w:val="00E71CEC"/>
    <w:rsid w:val="00E71F8C"/>
    <w:rsid w:val="00E72C77"/>
    <w:rsid w:val="00E7301E"/>
    <w:rsid w:val="00E73249"/>
    <w:rsid w:val="00E73A4F"/>
    <w:rsid w:val="00E73EF7"/>
    <w:rsid w:val="00E74737"/>
    <w:rsid w:val="00E752E7"/>
    <w:rsid w:val="00E75342"/>
    <w:rsid w:val="00E757F3"/>
    <w:rsid w:val="00E7581D"/>
    <w:rsid w:val="00E75A86"/>
    <w:rsid w:val="00E75BFF"/>
    <w:rsid w:val="00E7673B"/>
    <w:rsid w:val="00E7707B"/>
    <w:rsid w:val="00E776E1"/>
    <w:rsid w:val="00E77F86"/>
    <w:rsid w:val="00E804F8"/>
    <w:rsid w:val="00E8058D"/>
    <w:rsid w:val="00E8117C"/>
    <w:rsid w:val="00E814A8"/>
    <w:rsid w:val="00E8305B"/>
    <w:rsid w:val="00E832C5"/>
    <w:rsid w:val="00E83491"/>
    <w:rsid w:val="00E837BD"/>
    <w:rsid w:val="00E84DE5"/>
    <w:rsid w:val="00E85A90"/>
    <w:rsid w:val="00E85AE2"/>
    <w:rsid w:val="00E8608A"/>
    <w:rsid w:val="00E8613F"/>
    <w:rsid w:val="00E861FA"/>
    <w:rsid w:val="00E86D0E"/>
    <w:rsid w:val="00E87D43"/>
    <w:rsid w:val="00E904DA"/>
    <w:rsid w:val="00E904DB"/>
    <w:rsid w:val="00E9077B"/>
    <w:rsid w:val="00E908B0"/>
    <w:rsid w:val="00E9095A"/>
    <w:rsid w:val="00E90F23"/>
    <w:rsid w:val="00E9140C"/>
    <w:rsid w:val="00E9145F"/>
    <w:rsid w:val="00E92589"/>
    <w:rsid w:val="00E92C45"/>
    <w:rsid w:val="00E92E8F"/>
    <w:rsid w:val="00E93256"/>
    <w:rsid w:val="00E9327E"/>
    <w:rsid w:val="00E932F6"/>
    <w:rsid w:val="00E9372A"/>
    <w:rsid w:val="00E94A27"/>
    <w:rsid w:val="00E95372"/>
    <w:rsid w:val="00E95655"/>
    <w:rsid w:val="00E95C5C"/>
    <w:rsid w:val="00E95D83"/>
    <w:rsid w:val="00E97050"/>
    <w:rsid w:val="00E97E25"/>
    <w:rsid w:val="00EA046F"/>
    <w:rsid w:val="00EA0D32"/>
    <w:rsid w:val="00EA1A3F"/>
    <w:rsid w:val="00EA1DC3"/>
    <w:rsid w:val="00EA2C40"/>
    <w:rsid w:val="00EA2D0C"/>
    <w:rsid w:val="00EA36CF"/>
    <w:rsid w:val="00EA47B4"/>
    <w:rsid w:val="00EA4B25"/>
    <w:rsid w:val="00EA4FE3"/>
    <w:rsid w:val="00EA59D4"/>
    <w:rsid w:val="00EA5B1B"/>
    <w:rsid w:val="00EA6A1E"/>
    <w:rsid w:val="00EA6E56"/>
    <w:rsid w:val="00EA6FA4"/>
    <w:rsid w:val="00EA7860"/>
    <w:rsid w:val="00EA7882"/>
    <w:rsid w:val="00EA79EB"/>
    <w:rsid w:val="00EA7AD0"/>
    <w:rsid w:val="00EB0A36"/>
    <w:rsid w:val="00EB17B6"/>
    <w:rsid w:val="00EB1C06"/>
    <w:rsid w:val="00EB1E42"/>
    <w:rsid w:val="00EB1F49"/>
    <w:rsid w:val="00EB2944"/>
    <w:rsid w:val="00EB3B00"/>
    <w:rsid w:val="00EB422D"/>
    <w:rsid w:val="00EB4A23"/>
    <w:rsid w:val="00EB4AA7"/>
    <w:rsid w:val="00EB5688"/>
    <w:rsid w:val="00EB5C21"/>
    <w:rsid w:val="00EB610A"/>
    <w:rsid w:val="00EB6CF4"/>
    <w:rsid w:val="00EB6F18"/>
    <w:rsid w:val="00EB7257"/>
    <w:rsid w:val="00EB734B"/>
    <w:rsid w:val="00EB741C"/>
    <w:rsid w:val="00EB74E5"/>
    <w:rsid w:val="00EC06FD"/>
    <w:rsid w:val="00EC0D99"/>
    <w:rsid w:val="00EC1E8E"/>
    <w:rsid w:val="00EC2673"/>
    <w:rsid w:val="00EC2934"/>
    <w:rsid w:val="00EC2A50"/>
    <w:rsid w:val="00EC2C20"/>
    <w:rsid w:val="00EC37B6"/>
    <w:rsid w:val="00EC3CA2"/>
    <w:rsid w:val="00EC49B4"/>
    <w:rsid w:val="00EC534D"/>
    <w:rsid w:val="00EC65C8"/>
    <w:rsid w:val="00EC6D27"/>
    <w:rsid w:val="00EC6E24"/>
    <w:rsid w:val="00EC7B68"/>
    <w:rsid w:val="00EC7BCE"/>
    <w:rsid w:val="00ED1087"/>
    <w:rsid w:val="00ED182B"/>
    <w:rsid w:val="00ED23B6"/>
    <w:rsid w:val="00ED319A"/>
    <w:rsid w:val="00ED38BB"/>
    <w:rsid w:val="00ED3A17"/>
    <w:rsid w:val="00ED5752"/>
    <w:rsid w:val="00ED5C89"/>
    <w:rsid w:val="00ED616F"/>
    <w:rsid w:val="00ED64A3"/>
    <w:rsid w:val="00ED7069"/>
    <w:rsid w:val="00ED7441"/>
    <w:rsid w:val="00EE0B24"/>
    <w:rsid w:val="00EE0E32"/>
    <w:rsid w:val="00EE0E6C"/>
    <w:rsid w:val="00EE11B0"/>
    <w:rsid w:val="00EE21FA"/>
    <w:rsid w:val="00EE22CE"/>
    <w:rsid w:val="00EE27CC"/>
    <w:rsid w:val="00EE2986"/>
    <w:rsid w:val="00EE2D04"/>
    <w:rsid w:val="00EE30D5"/>
    <w:rsid w:val="00EE3211"/>
    <w:rsid w:val="00EE400C"/>
    <w:rsid w:val="00EE5268"/>
    <w:rsid w:val="00EE5B60"/>
    <w:rsid w:val="00EE5DF6"/>
    <w:rsid w:val="00EE6084"/>
    <w:rsid w:val="00EE6615"/>
    <w:rsid w:val="00EE7997"/>
    <w:rsid w:val="00EF0496"/>
    <w:rsid w:val="00EF0634"/>
    <w:rsid w:val="00EF10CC"/>
    <w:rsid w:val="00EF1776"/>
    <w:rsid w:val="00EF1CDD"/>
    <w:rsid w:val="00EF2385"/>
    <w:rsid w:val="00EF2B9A"/>
    <w:rsid w:val="00EF3086"/>
    <w:rsid w:val="00EF40B3"/>
    <w:rsid w:val="00EF4477"/>
    <w:rsid w:val="00EF475C"/>
    <w:rsid w:val="00EF4B14"/>
    <w:rsid w:val="00EF5BFB"/>
    <w:rsid w:val="00EF614A"/>
    <w:rsid w:val="00EF73DA"/>
    <w:rsid w:val="00EF7719"/>
    <w:rsid w:val="00F00472"/>
    <w:rsid w:val="00F01920"/>
    <w:rsid w:val="00F01E54"/>
    <w:rsid w:val="00F01FA2"/>
    <w:rsid w:val="00F02DC6"/>
    <w:rsid w:val="00F02E25"/>
    <w:rsid w:val="00F033D4"/>
    <w:rsid w:val="00F035DA"/>
    <w:rsid w:val="00F03769"/>
    <w:rsid w:val="00F038BC"/>
    <w:rsid w:val="00F047DD"/>
    <w:rsid w:val="00F049A5"/>
    <w:rsid w:val="00F04C1C"/>
    <w:rsid w:val="00F04D77"/>
    <w:rsid w:val="00F0519D"/>
    <w:rsid w:val="00F05427"/>
    <w:rsid w:val="00F06D04"/>
    <w:rsid w:val="00F070AE"/>
    <w:rsid w:val="00F106DD"/>
    <w:rsid w:val="00F10782"/>
    <w:rsid w:val="00F10951"/>
    <w:rsid w:val="00F10FFA"/>
    <w:rsid w:val="00F1164F"/>
    <w:rsid w:val="00F1179F"/>
    <w:rsid w:val="00F11F6B"/>
    <w:rsid w:val="00F1201F"/>
    <w:rsid w:val="00F1206A"/>
    <w:rsid w:val="00F1259B"/>
    <w:rsid w:val="00F125A5"/>
    <w:rsid w:val="00F12D6D"/>
    <w:rsid w:val="00F1311B"/>
    <w:rsid w:val="00F13291"/>
    <w:rsid w:val="00F140E0"/>
    <w:rsid w:val="00F144E3"/>
    <w:rsid w:val="00F14770"/>
    <w:rsid w:val="00F150D5"/>
    <w:rsid w:val="00F166FC"/>
    <w:rsid w:val="00F16761"/>
    <w:rsid w:val="00F16A54"/>
    <w:rsid w:val="00F16D9D"/>
    <w:rsid w:val="00F170A6"/>
    <w:rsid w:val="00F17DE5"/>
    <w:rsid w:val="00F203B9"/>
    <w:rsid w:val="00F20EB7"/>
    <w:rsid w:val="00F213AF"/>
    <w:rsid w:val="00F2197B"/>
    <w:rsid w:val="00F22776"/>
    <w:rsid w:val="00F22D64"/>
    <w:rsid w:val="00F22DD6"/>
    <w:rsid w:val="00F232AE"/>
    <w:rsid w:val="00F238F9"/>
    <w:rsid w:val="00F23AB5"/>
    <w:rsid w:val="00F2407D"/>
    <w:rsid w:val="00F25260"/>
    <w:rsid w:val="00F253C3"/>
    <w:rsid w:val="00F25D52"/>
    <w:rsid w:val="00F2683A"/>
    <w:rsid w:val="00F269F1"/>
    <w:rsid w:val="00F27D1B"/>
    <w:rsid w:val="00F30E08"/>
    <w:rsid w:val="00F30FBF"/>
    <w:rsid w:val="00F31103"/>
    <w:rsid w:val="00F31656"/>
    <w:rsid w:val="00F32EDC"/>
    <w:rsid w:val="00F330EA"/>
    <w:rsid w:val="00F33200"/>
    <w:rsid w:val="00F33277"/>
    <w:rsid w:val="00F3336B"/>
    <w:rsid w:val="00F33507"/>
    <w:rsid w:val="00F335A2"/>
    <w:rsid w:val="00F3364C"/>
    <w:rsid w:val="00F34E64"/>
    <w:rsid w:val="00F35469"/>
    <w:rsid w:val="00F357EF"/>
    <w:rsid w:val="00F35D51"/>
    <w:rsid w:val="00F36823"/>
    <w:rsid w:val="00F36DEE"/>
    <w:rsid w:val="00F36F46"/>
    <w:rsid w:val="00F3704B"/>
    <w:rsid w:val="00F37725"/>
    <w:rsid w:val="00F400FA"/>
    <w:rsid w:val="00F40190"/>
    <w:rsid w:val="00F40A8F"/>
    <w:rsid w:val="00F41830"/>
    <w:rsid w:val="00F41953"/>
    <w:rsid w:val="00F42E98"/>
    <w:rsid w:val="00F430C4"/>
    <w:rsid w:val="00F43C7A"/>
    <w:rsid w:val="00F43CC4"/>
    <w:rsid w:val="00F449D2"/>
    <w:rsid w:val="00F44D99"/>
    <w:rsid w:val="00F44DA7"/>
    <w:rsid w:val="00F4525F"/>
    <w:rsid w:val="00F4686C"/>
    <w:rsid w:val="00F46E66"/>
    <w:rsid w:val="00F471BB"/>
    <w:rsid w:val="00F5025E"/>
    <w:rsid w:val="00F50CE6"/>
    <w:rsid w:val="00F52E86"/>
    <w:rsid w:val="00F540FF"/>
    <w:rsid w:val="00F548AA"/>
    <w:rsid w:val="00F54CE0"/>
    <w:rsid w:val="00F550C3"/>
    <w:rsid w:val="00F55648"/>
    <w:rsid w:val="00F55A07"/>
    <w:rsid w:val="00F55DDB"/>
    <w:rsid w:val="00F5631D"/>
    <w:rsid w:val="00F56F51"/>
    <w:rsid w:val="00F6060E"/>
    <w:rsid w:val="00F61053"/>
    <w:rsid w:val="00F615C8"/>
    <w:rsid w:val="00F62038"/>
    <w:rsid w:val="00F621AB"/>
    <w:rsid w:val="00F62A4C"/>
    <w:rsid w:val="00F63DFD"/>
    <w:rsid w:val="00F63EAC"/>
    <w:rsid w:val="00F645C1"/>
    <w:rsid w:val="00F64E41"/>
    <w:rsid w:val="00F653D3"/>
    <w:rsid w:val="00F65504"/>
    <w:rsid w:val="00F657E7"/>
    <w:rsid w:val="00F65C21"/>
    <w:rsid w:val="00F663A1"/>
    <w:rsid w:val="00F66842"/>
    <w:rsid w:val="00F674A7"/>
    <w:rsid w:val="00F67A41"/>
    <w:rsid w:val="00F70C38"/>
    <w:rsid w:val="00F70DCC"/>
    <w:rsid w:val="00F7121A"/>
    <w:rsid w:val="00F72002"/>
    <w:rsid w:val="00F721A6"/>
    <w:rsid w:val="00F72525"/>
    <w:rsid w:val="00F745C7"/>
    <w:rsid w:val="00F74A0C"/>
    <w:rsid w:val="00F761CC"/>
    <w:rsid w:val="00F77159"/>
    <w:rsid w:val="00F80741"/>
    <w:rsid w:val="00F81762"/>
    <w:rsid w:val="00F81CD4"/>
    <w:rsid w:val="00F820AF"/>
    <w:rsid w:val="00F820EA"/>
    <w:rsid w:val="00F82938"/>
    <w:rsid w:val="00F83542"/>
    <w:rsid w:val="00F8365C"/>
    <w:rsid w:val="00F836F5"/>
    <w:rsid w:val="00F84E4F"/>
    <w:rsid w:val="00F84F00"/>
    <w:rsid w:val="00F86A0D"/>
    <w:rsid w:val="00F87F35"/>
    <w:rsid w:val="00F90308"/>
    <w:rsid w:val="00F90744"/>
    <w:rsid w:val="00F90ADB"/>
    <w:rsid w:val="00F91209"/>
    <w:rsid w:val="00F919E8"/>
    <w:rsid w:val="00F92339"/>
    <w:rsid w:val="00F92517"/>
    <w:rsid w:val="00F9253F"/>
    <w:rsid w:val="00F92C22"/>
    <w:rsid w:val="00F92C34"/>
    <w:rsid w:val="00F9375B"/>
    <w:rsid w:val="00F93855"/>
    <w:rsid w:val="00F93C1C"/>
    <w:rsid w:val="00F94AFA"/>
    <w:rsid w:val="00F9503D"/>
    <w:rsid w:val="00F95790"/>
    <w:rsid w:val="00F968BF"/>
    <w:rsid w:val="00F96D4B"/>
    <w:rsid w:val="00F96EDF"/>
    <w:rsid w:val="00F979E7"/>
    <w:rsid w:val="00FA0865"/>
    <w:rsid w:val="00FA28E6"/>
    <w:rsid w:val="00FA5739"/>
    <w:rsid w:val="00FA5758"/>
    <w:rsid w:val="00FA6416"/>
    <w:rsid w:val="00FA65F6"/>
    <w:rsid w:val="00FA7223"/>
    <w:rsid w:val="00FA7AA7"/>
    <w:rsid w:val="00FB0E00"/>
    <w:rsid w:val="00FB1068"/>
    <w:rsid w:val="00FB10DF"/>
    <w:rsid w:val="00FB15E4"/>
    <w:rsid w:val="00FB2016"/>
    <w:rsid w:val="00FB2893"/>
    <w:rsid w:val="00FB2C4F"/>
    <w:rsid w:val="00FB3696"/>
    <w:rsid w:val="00FB38FE"/>
    <w:rsid w:val="00FB5150"/>
    <w:rsid w:val="00FB563B"/>
    <w:rsid w:val="00FB57F5"/>
    <w:rsid w:val="00FB5B86"/>
    <w:rsid w:val="00FB5E02"/>
    <w:rsid w:val="00FB72C4"/>
    <w:rsid w:val="00FB79A1"/>
    <w:rsid w:val="00FC0104"/>
    <w:rsid w:val="00FC0EA2"/>
    <w:rsid w:val="00FC1763"/>
    <w:rsid w:val="00FC19E1"/>
    <w:rsid w:val="00FC3277"/>
    <w:rsid w:val="00FC3A41"/>
    <w:rsid w:val="00FC3B25"/>
    <w:rsid w:val="00FC4AC5"/>
    <w:rsid w:val="00FC4AEB"/>
    <w:rsid w:val="00FC539C"/>
    <w:rsid w:val="00FC596E"/>
    <w:rsid w:val="00FC5A94"/>
    <w:rsid w:val="00FC5AA3"/>
    <w:rsid w:val="00FC6023"/>
    <w:rsid w:val="00FD0433"/>
    <w:rsid w:val="00FD339F"/>
    <w:rsid w:val="00FD40D8"/>
    <w:rsid w:val="00FD5691"/>
    <w:rsid w:val="00FD5916"/>
    <w:rsid w:val="00FD6B2A"/>
    <w:rsid w:val="00FD72E7"/>
    <w:rsid w:val="00FD7513"/>
    <w:rsid w:val="00FD7D02"/>
    <w:rsid w:val="00FD7F18"/>
    <w:rsid w:val="00FD7F2E"/>
    <w:rsid w:val="00FD7F56"/>
    <w:rsid w:val="00FE0156"/>
    <w:rsid w:val="00FE0824"/>
    <w:rsid w:val="00FE12F4"/>
    <w:rsid w:val="00FE2021"/>
    <w:rsid w:val="00FE2487"/>
    <w:rsid w:val="00FE2BAB"/>
    <w:rsid w:val="00FE2F8A"/>
    <w:rsid w:val="00FE37A7"/>
    <w:rsid w:val="00FE406D"/>
    <w:rsid w:val="00FE4C4B"/>
    <w:rsid w:val="00FE7933"/>
    <w:rsid w:val="00FE7D4D"/>
    <w:rsid w:val="00FE7F7B"/>
    <w:rsid w:val="00FF0545"/>
    <w:rsid w:val="00FF1003"/>
    <w:rsid w:val="00FF1007"/>
    <w:rsid w:val="00FF16A8"/>
    <w:rsid w:val="00FF31DA"/>
    <w:rsid w:val="00FF3367"/>
    <w:rsid w:val="00FF33F5"/>
    <w:rsid w:val="00FF3D0E"/>
    <w:rsid w:val="00FF3D24"/>
    <w:rsid w:val="00FF477E"/>
    <w:rsid w:val="00FF598A"/>
    <w:rsid w:val="00FF7281"/>
    <w:rsid w:val="00FF7875"/>
    <w:rsid w:val="00FF7902"/>
    <w:rsid w:val="00FF7CEB"/>
    <w:rsid w:val="00FF7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077"/>
    <w:rPr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E3F8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3F8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8E3F8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3F8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E3F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3F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kolazhizni.ru/archive/0/n-19343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kolazhizni.ru/archive/0/n-5695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1</Pages>
  <Words>0</Words>
  <Characters>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6</cp:revision>
  <cp:lastPrinted>2018-05-16T11:44:00Z</cp:lastPrinted>
  <dcterms:created xsi:type="dcterms:W3CDTF">2014-12-05T12:06:00Z</dcterms:created>
  <dcterms:modified xsi:type="dcterms:W3CDTF">2018-05-16T11:44:00Z</dcterms:modified>
</cp:coreProperties>
</file>